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EBEB50" w14:textId="77777777" w:rsidR="00B1079B" w:rsidRDefault="00F77623" w:rsidP="00BB49AC">
      <w:pPr>
        <w:pStyle w:val="Technickepopisy"/>
      </w:pPr>
      <w:r w:rsidRPr="009F2C56">
        <w:rPr>
          <w:noProof/>
        </w:rPr>
        <w:drawing>
          <wp:anchor distT="0" distB="0" distL="114300" distR="114300" simplePos="0" relativeHeight="251676672" behindDoc="0" locked="0" layoutInCell="1" allowOverlap="1" wp14:anchorId="48121360" wp14:editId="787E36E4">
            <wp:simplePos x="0" y="0"/>
            <wp:positionH relativeFrom="column">
              <wp:posOffset>1204754</wp:posOffset>
            </wp:positionH>
            <wp:positionV relativeFrom="paragraph">
              <wp:posOffset>55702</wp:posOffset>
            </wp:positionV>
            <wp:extent cx="3042920" cy="361950"/>
            <wp:effectExtent l="19050" t="0" r="5080" b="0"/>
            <wp:wrapNone/>
            <wp:docPr id="3" name="Obrázek 6" descr="Logo.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emf"/>
                    <pic:cNvPicPr/>
                  </pic:nvPicPr>
                  <pic:blipFill>
                    <a:blip r:embed="rId9" cstate="print"/>
                    <a:stretch>
                      <a:fillRect/>
                    </a:stretch>
                  </pic:blipFill>
                  <pic:spPr>
                    <a:xfrm>
                      <a:off x="0" y="0"/>
                      <a:ext cx="3042920" cy="361950"/>
                    </a:xfrm>
                    <a:prstGeom prst="rect">
                      <a:avLst/>
                    </a:prstGeom>
                  </pic:spPr>
                </pic:pic>
              </a:graphicData>
            </a:graphic>
          </wp:anchor>
        </w:drawing>
      </w:r>
    </w:p>
    <w:p w14:paraId="24AF5526" w14:textId="77777777" w:rsidR="00B1079B" w:rsidRDefault="00B1079B" w:rsidP="00B1079B">
      <w:pPr>
        <w:tabs>
          <w:tab w:val="left" w:pos="31"/>
          <w:tab w:val="left" w:pos="1051"/>
          <w:tab w:val="left" w:pos="1253"/>
          <w:tab w:val="left" w:pos="2333"/>
          <w:tab w:val="left" w:pos="3553"/>
          <w:tab w:val="left" w:pos="4633"/>
          <w:tab w:val="left" w:pos="5713"/>
          <w:tab w:val="left" w:pos="6793"/>
          <w:tab w:val="left" w:pos="7873"/>
          <w:tab w:val="left" w:pos="8953"/>
        </w:tabs>
        <w:spacing w:after="0"/>
        <w:ind w:left="-909"/>
        <w:jc w:val="center"/>
        <w:rPr>
          <w:rFonts w:ascii="Arial CE" w:hAnsi="Arial CE" w:cs="Arial CE"/>
          <w:sz w:val="20"/>
          <w:szCs w:val="20"/>
        </w:rPr>
      </w:pPr>
    </w:p>
    <w:p w14:paraId="75625AA8" w14:textId="77777777" w:rsidR="00B1079B" w:rsidRDefault="00B1079B" w:rsidP="00B1079B">
      <w:pPr>
        <w:tabs>
          <w:tab w:val="left" w:pos="31"/>
          <w:tab w:val="left" w:pos="1051"/>
          <w:tab w:val="left" w:pos="1253"/>
          <w:tab w:val="left" w:pos="2333"/>
          <w:tab w:val="left" w:pos="3553"/>
          <w:tab w:val="left" w:pos="4633"/>
          <w:tab w:val="left" w:pos="5713"/>
          <w:tab w:val="left" w:pos="6793"/>
          <w:tab w:val="left" w:pos="7873"/>
          <w:tab w:val="left" w:pos="8953"/>
        </w:tabs>
        <w:spacing w:after="0"/>
        <w:ind w:left="-909"/>
        <w:jc w:val="center"/>
        <w:rPr>
          <w:rFonts w:ascii="Arial CE" w:hAnsi="Arial CE" w:cs="Arial CE"/>
          <w:sz w:val="20"/>
          <w:szCs w:val="20"/>
        </w:rPr>
      </w:pPr>
    </w:p>
    <w:p w14:paraId="593CE6A6" w14:textId="77777777" w:rsidR="00B1079B" w:rsidRDefault="00B1079B" w:rsidP="00B1079B">
      <w:pPr>
        <w:tabs>
          <w:tab w:val="left" w:pos="31"/>
          <w:tab w:val="left" w:pos="1051"/>
          <w:tab w:val="left" w:pos="1253"/>
          <w:tab w:val="left" w:pos="2333"/>
          <w:tab w:val="left" w:pos="3553"/>
          <w:tab w:val="left" w:pos="4633"/>
          <w:tab w:val="left" w:pos="5713"/>
          <w:tab w:val="left" w:pos="6793"/>
          <w:tab w:val="left" w:pos="7873"/>
          <w:tab w:val="left" w:pos="8953"/>
        </w:tabs>
        <w:spacing w:after="0"/>
        <w:ind w:left="-909"/>
        <w:jc w:val="center"/>
        <w:rPr>
          <w:rFonts w:ascii="Arial CE" w:hAnsi="Arial CE" w:cs="Arial CE"/>
          <w:sz w:val="20"/>
          <w:szCs w:val="20"/>
        </w:rPr>
      </w:pPr>
    </w:p>
    <w:p w14:paraId="106965D2" w14:textId="77777777" w:rsidR="00B1079B" w:rsidRDefault="00B1079B" w:rsidP="00B1079B">
      <w:pPr>
        <w:tabs>
          <w:tab w:val="left" w:pos="31"/>
          <w:tab w:val="left" w:pos="1051"/>
          <w:tab w:val="left" w:pos="1253"/>
          <w:tab w:val="left" w:pos="2333"/>
          <w:tab w:val="left" w:pos="3553"/>
          <w:tab w:val="left" w:pos="4633"/>
          <w:tab w:val="left" w:pos="5713"/>
          <w:tab w:val="left" w:pos="6793"/>
          <w:tab w:val="left" w:pos="7873"/>
          <w:tab w:val="left" w:pos="8953"/>
        </w:tabs>
        <w:spacing w:after="0"/>
        <w:ind w:left="-909"/>
        <w:jc w:val="center"/>
        <w:rPr>
          <w:rFonts w:ascii="Arial CE" w:hAnsi="Arial CE" w:cs="Arial CE"/>
          <w:sz w:val="20"/>
          <w:szCs w:val="20"/>
        </w:rPr>
      </w:pPr>
    </w:p>
    <w:p w14:paraId="3673D1E7" w14:textId="77777777" w:rsidR="00B1079B" w:rsidRDefault="00B1079B" w:rsidP="00B1079B">
      <w:pPr>
        <w:tabs>
          <w:tab w:val="left" w:pos="31"/>
          <w:tab w:val="left" w:pos="1051"/>
          <w:tab w:val="left" w:pos="1253"/>
          <w:tab w:val="left" w:pos="2333"/>
          <w:tab w:val="left" w:pos="3553"/>
          <w:tab w:val="left" w:pos="4633"/>
          <w:tab w:val="left" w:pos="5713"/>
          <w:tab w:val="left" w:pos="6793"/>
          <w:tab w:val="left" w:pos="7873"/>
          <w:tab w:val="left" w:pos="8953"/>
        </w:tabs>
        <w:spacing w:after="0"/>
        <w:ind w:left="-909"/>
        <w:jc w:val="center"/>
        <w:rPr>
          <w:rFonts w:ascii="Arial CE" w:hAnsi="Arial CE" w:cs="Arial CE"/>
          <w:sz w:val="20"/>
          <w:szCs w:val="20"/>
        </w:rPr>
      </w:pPr>
    </w:p>
    <w:p w14:paraId="14484FA1" w14:textId="77777777" w:rsidR="00B1079B" w:rsidRDefault="00B1079B" w:rsidP="00B1079B">
      <w:pPr>
        <w:tabs>
          <w:tab w:val="left" w:pos="31"/>
          <w:tab w:val="left" w:pos="1051"/>
          <w:tab w:val="left" w:pos="1253"/>
          <w:tab w:val="left" w:pos="2333"/>
          <w:tab w:val="left" w:pos="3553"/>
          <w:tab w:val="left" w:pos="4633"/>
          <w:tab w:val="left" w:pos="5713"/>
          <w:tab w:val="left" w:pos="6793"/>
          <w:tab w:val="left" w:pos="7873"/>
          <w:tab w:val="left" w:pos="8953"/>
        </w:tabs>
        <w:spacing w:after="0"/>
        <w:ind w:left="-909"/>
        <w:jc w:val="center"/>
        <w:rPr>
          <w:rFonts w:ascii="Arial CE" w:hAnsi="Arial CE" w:cs="Arial CE"/>
          <w:sz w:val="20"/>
          <w:szCs w:val="20"/>
        </w:rPr>
      </w:pPr>
    </w:p>
    <w:p w14:paraId="35239C9F" w14:textId="77777777" w:rsidR="00B1079B" w:rsidRDefault="00B1079B" w:rsidP="00B1079B">
      <w:pPr>
        <w:tabs>
          <w:tab w:val="left" w:pos="31"/>
          <w:tab w:val="left" w:pos="1051"/>
          <w:tab w:val="left" w:pos="1253"/>
          <w:tab w:val="left" w:pos="2333"/>
          <w:tab w:val="left" w:pos="3553"/>
          <w:tab w:val="left" w:pos="4633"/>
          <w:tab w:val="left" w:pos="5713"/>
          <w:tab w:val="left" w:pos="6793"/>
          <w:tab w:val="left" w:pos="7873"/>
          <w:tab w:val="left" w:pos="8953"/>
        </w:tabs>
        <w:spacing w:after="0"/>
        <w:ind w:left="-909"/>
        <w:jc w:val="center"/>
        <w:rPr>
          <w:rFonts w:ascii="Arial CE" w:hAnsi="Arial CE" w:cs="Arial CE"/>
          <w:sz w:val="20"/>
          <w:szCs w:val="20"/>
        </w:rPr>
      </w:pPr>
    </w:p>
    <w:p w14:paraId="323C3E07" w14:textId="77777777" w:rsidR="00B1079B" w:rsidRDefault="00B1079B" w:rsidP="00B1079B">
      <w:pPr>
        <w:tabs>
          <w:tab w:val="left" w:pos="31"/>
          <w:tab w:val="left" w:pos="1051"/>
          <w:tab w:val="left" w:pos="1253"/>
          <w:tab w:val="left" w:pos="2333"/>
          <w:tab w:val="left" w:pos="3553"/>
          <w:tab w:val="left" w:pos="4633"/>
          <w:tab w:val="left" w:pos="5713"/>
          <w:tab w:val="left" w:pos="6793"/>
          <w:tab w:val="left" w:pos="7873"/>
          <w:tab w:val="left" w:pos="8953"/>
        </w:tabs>
        <w:spacing w:after="0"/>
        <w:ind w:left="-909"/>
        <w:jc w:val="center"/>
        <w:rPr>
          <w:rFonts w:ascii="Arial CE" w:hAnsi="Arial CE" w:cs="Arial CE"/>
          <w:sz w:val="20"/>
          <w:szCs w:val="20"/>
        </w:rPr>
      </w:pPr>
    </w:p>
    <w:p w14:paraId="4C246A35" w14:textId="77777777" w:rsidR="00B1079B" w:rsidRDefault="00B1079B" w:rsidP="00B1079B">
      <w:pPr>
        <w:tabs>
          <w:tab w:val="left" w:pos="31"/>
          <w:tab w:val="left" w:pos="1051"/>
          <w:tab w:val="left" w:pos="1253"/>
          <w:tab w:val="left" w:pos="2333"/>
          <w:tab w:val="left" w:pos="3553"/>
          <w:tab w:val="left" w:pos="4633"/>
          <w:tab w:val="left" w:pos="5713"/>
          <w:tab w:val="left" w:pos="6793"/>
          <w:tab w:val="left" w:pos="7873"/>
          <w:tab w:val="left" w:pos="8953"/>
        </w:tabs>
        <w:spacing w:after="0"/>
        <w:ind w:left="-909"/>
        <w:jc w:val="center"/>
        <w:rPr>
          <w:rFonts w:ascii="Arial CE" w:hAnsi="Arial CE" w:cs="Arial CE"/>
          <w:sz w:val="20"/>
          <w:szCs w:val="20"/>
        </w:rPr>
      </w:pPr>
    </w:p>
    <w:p w14:paraId="2C0B6107" w14:textId="50D001E0" w:rsidR="00B1079B" w:rsidRPr="0025000E" w:rsidRDefault="00745941" w:rsidP="0025000E">
      <w:pPr>
        <w:spacing w:after="0"/>
        <w:ind w:left="-804"/>
        <w:jc w:val="center"/>
        <w:rPr>
          <w:rFonts w:ascii="Arial CE" w:hAnsi="Arial CE" w:cs="Arial CE"/>
          <w:b/>
          <w:bCs/>
          <w:sz w:val="36"/>
          <w:szCs w:val="36"/>
        </w:rPr>
      </w:pPr>
      <w:r w:rsidRPr="00745941">
        <w:rPr>
          <w:rFonts w:ascii="Arial CE" w:hAnsi="Arial CE" w:cs="Arial CE"/>
          <w:b/>
          <w:bCs/>
          <w:sz w:val="36"/>
          <w:szCs w:val="36"/>
        </w:rPr>
        <w:t>ČR</w:t>
      </w:r>
      <w:r w:rsidR="003D4B0A">
        <w:rPr>
          <w:rFonts w:ascii="Arial CE" w:hAnsi="Arial CE" w:cs="Arial CE"/>
          <w:b/>
          <w:bCs/>
          <w:sz w:val="36"/>
          <w:szCs w:val="36"/>
        </w:rPr>
        <w:t>o</w:t>
      </w:r>
      <w:r w:rsidRPr="00745941">
        <w:rPr>
          <w:rFonts w:ascii="Arial CE" w:hAnsi="Arial CE" w:cs="Arial CE"/>
          <w:b/>
          <w:bCs/>
          <w:sz w:val="36"/>
          <w:szCs w:val="36"/>
        </w:rPr>
        <w:t xml:space="preserve"> OLOMOUC </w:t>
      </w:r>
      <w:r w:rsidR="00593DF7">
        <w:rPr>
          <w:rFonts w:ascii="Arial CE" w:hAnsi="Arial CE" w:cs="Arial CE"/>
          <w:b/>
          <w:bCs/>
          <w:sz w:val="36"/>
          <w:szCs w:val="36"/>
        </w:rPr>
        <w:t>–</w:t>
      </w:r>
      <w:r w:rsidRPr="00745941">
        <w:rPr>
          <w:rFonts w:ascii="Arial CE" w:hAnsi="Arial CE" w:cs="Arial CE"/>
          <w:b/>
          <w:bCs/>
          <w:sz w:val="36"/>
          <w:szCs w:val="36"/>
        </w:rPr>
        <w:t xml:space="preserve"> </w:t>
      </w:r>
      <w:r w:rsidR="00593DF7">
        <w:rPr>
          <w:rFonts w:ascii="Arial CE" w:hAnsi="Arial CE" w:cs="Arial CE"/>
          <w:b/>
          <w:bCs/>
          <w:sz w:val="36"/>
          <w:szCs w:val="36"/>
        </w:rPr>
        <w:t>DOSTAVBA STUDIÍ</w:t>
      </w:r>
      <w:r w:rsidRPr="00745941">
        <w:rPr>
          <w:rFonts w:ascii="Arial CE" w:hAnsi="Arial CE" w:cs="Arial CE"/>
          <w:b/>
          <w:bCs/>
          <w:sz w:val="36"/>
          <w:szCs w:val="36"/>
        </w:rPr>
        <w:t xml:space="preserve"> OBJE</w:t>
      </w:r>
      <w:r>
        <w:rPr>
          <w:rFonts w:ascii="Arial CE" w:hAnsi="Arial CE" w:cs="Arial CE"/>
          <w:b/>
          <w:bCs/>
          <w:sz w:val="36"/>
          <w:szCs w:val="36"/>
        </w:rPr>
        <w:t>KTU PAVELČÁKOVÁ 2/19</w:t>
      </w:r>
    </w:p>
    <w:p w14:paraId="54DFD573" w14:textId="77777777" w:rsidR="003D4B0A" w:rsidRDefault="003D4B0A" w:rsidP="00B1079B">
      <w:pPr>
        <w:spacing w:after="0"/>
        <w:ind w:left="-909"/>
        <w:jc w:val="center"/>
        <w:rPr>
          <w:rFonts w:ascii="Arial CE" w:hAnsi="Arial CE" w:cs="Arial CE"/>
          <w:b/>
          <w:bCs/>
          <w:sz w:val="36"/>
          <w:szCs w:val="36"/>
        </w:rPr>
      </w:pPr>
    </w:p>
    <w:p w14:paraId="4B9600FD" w14:textId="49EAEF01" w:rsidR="00B1079B" w:rsidRPr="00593DF7" w:rsidRDefault="003D4B0A" w:rsidP="00B1079B">
      <w:pPr>
        <w:spacing w:after="0"/>
        <w:ind w:left="-909"/>
        <w:jc w:val="center"/>
        <w:rPr>
          <w:rFonts w:ascii="Arial CE" w:hAnsi="Arial CE" w:cs="Arial CE"/>
          <w:b/>
          <w:bCs/>
          <w:color w:val="FFFFFF" w:themeColor="background1"/>
          <w:sz w:val="36"/>
          <w:szCs w:val="36"/>
        </w:rPr>
      </w:pPr>
      <w:r w:rsidRPr="00593DF7">
        <w:rPr>
          <w:rFonts w:ascii="Arial CE" w:hAnsi="Arial CE" w:cs="Arial CE"/>
          <w:b/>
          <w:bCs/>
          <w:color w:val="FFFFFF" w:themeColor="background1"/>
          <w:sz w:val="36"/>
          <w:szCs w:val="36"/>
        </w:rPr>
        <w:t xml:space="preserve">SO 01 - Rekonstrukce objektu </w:t>
      </w:r>
      <w:proofErr w:type="spellStart"/>
      <w:r w:rsidRPr="00593DF7">
        <w:rPr>
          <w:rFonts w:ascii="Arial CE" w:hAnsi="Arial CE" w:cs="Arial CE"/>
          <w:b/>
          <w:bCs/>
          <w:color w:val="FFFFFF" w:themeColor="background1"/>
          <w:sz w:val="36"/>
          <w:szCs w:val="36"/>
        </w:rPr>
        <w:t>Pavelčáková</w:t>
      </w:r>
      <w:proofErr w:type="spellEnd"/>
      <w:r w:rsidRPr="00593DF7">
        <w:rPr>
          <w:rFonts w:ascii="Arial CE" w:hAnsi="Arial CE" w:cs="Arial CE"/>
          <w:b/>
          <w:bCs/>
          <w:color w:val="FFFFFF" w:themeColor="background1"/>
          <w:sz w:val="36"/>
          <w:szCs w:val="36"/>
        </w:rPr>
        <w:t xml:space="preserve"> 2/19</w:t>
      </w:r>
    </w:p>
    <w:p w14:paraId="54B0D3A2" w14:textId="77777777" w:rsidR="00B1079B" w:rsidRPr="00890C1A" w:rsidRDefault="00B1079B" w:rsidP="00B1079B">
      <w:pPr>
        <w:spacing w:after="0"/>
        <w:ind w:left="-909"/>
        <w:jc w:val="center"/>
        <w:rPr>
          <w:rFonts w:ascii="Arial CE" w:hAnsi="Arial CE" w:cs="Arial CE"/>
          <w:b/>
          <w:bCs/>
          <w:sz w:val="36"/>
          <w:szCs w:val="36"/>
          <w:highlight w:val="yellow"/>
        </w:rPr>
      </w:pPr>
    </w:p>
    <w:p w14:paraId="1EB3D302" w14:textId="77777777" w:rsidR="00B1079B" w:rsidRPr="00890C1A" w:rsidRDefault="00B1079B" w:rsidP="00B1079B">
      <w:pPr>
        <w:spacing w:after="0"/>
        <w:ind w:left="-909"/>
        <w:jc w:val="center"/>
        <w:rPr>
          <w:rFonts w:ascii="Arial CE" w:hAnsi="Arial CE" w:cs="Arial CE"/>
          <w:b/>
          <w:bCs/>
          <w:sz w:val="36"/>
          <w:szCs w:val="36"/>
          <w:highlight w:val="yellow"/>
        </w:rPr>
      </w:pPr>
    </w:p>
    <w:p w14:paraId="73B2AF71" w14:textId="77777777" w:rsidR="00B1079B" w:rsidRPr="00890C1A" w:rsidRDefault="00B1079B" w:rsidP="00B1079B">
      <w:pPr>
        <w:spacing w:after="0"/>
        <w:ind w:left="-909"/>
        <w:jc w:val="center"/>
        <w:rPr>
          <w:rFonts w:ascii="Arial CE" w:hAnsi="Arial CE" w:cs="Arial CE"/>
          <w:b/>
          <w:bCs/>
          <w:sz w:val="36"/>
          <w:szCs w:val="36"/>
          <w:highlight w:val="yellow"/>
        </w:rPr>
      </w:pPr>
    </w:p>
    <w:p w14:paraId="29017957" w14:textId="7A1CD0BF" w:rsidR="0021788B" w:rsidRPr="00933A3F" w:rsidRDefault="0021788B" w:rsidP="0021788B">
      <w:pPr>
        <w:spacing w:after="0"/>
        <w:ind w:left="-909"/>
        <w:jc w:val="center"/>
        <w:rPr>
          <w:rFonts w:ascii="Arial CE" w:hAnsi="Arial CE" w:cs="Arial CE"/>
          <w:sz w:val="26"/>
          <w:szCs w:val="26"/>
        </w:rPr>
      </w:pPr>
      <w:r w:rsidRPr="00933A3F">
        <w:rPr>
          <w:rFonts w:ascii="Arial CE" w:hAnsi="Arial CE" w:cs="Arial CE"/>
          <w:sz w:val="26"/>
          <w:szCs w:val="26"/>
        </w:rPr>
        <w:t xml:space="preserve">Dokumentace pro </w:t>
      </w:r>
      <w:r w:rsidR="00933A3F" w:rsidRPr="00933A3F">
        <w:rPr>
          <w:rFonts w:ascii="Arial CE" w:hAnsi="Arial CE" w:cs="Arial CE"/>
          <w:sz w:val="26"/>
          <w:szCs w:val="26"/>
        </w:rPr>
        <w:t>stavební povolení</w:t>
      </w:r>
    </w:p>
    <w:p w14:paraId="3898B8AD" w14:textId="77777777" w:rsidR="0021788B" w:rsidRPr="00890C1A" w:rsidRDefault="0021788B" w:rsidP="00B1079B">
      <w:pPr>
        <w:spacing w:after="0"/>
        <w:ind w:left="-909"/>
        <w:jc w:val="center"/>
        <w:rPr>
          <w:rFonts w:ascii="Arial CE" w:hAnsi="Arial CE" w:cs="Arial CE"/>
          <w:sz w:val="26"/>
          <w:szCs w:val="26"/>
          <w:highlight w:val="yellow"/>
        </w:rPr>
      </w:pPr>
    </w:p>
    <w:p w14:paraId="55F195EB" w14:textId="241F3274" w:rsidR="00B1079B" w:rsidRPr="00890C1A" w:rsidRDefault="00B1079B" w:rsidP="00B1079B">
      <w:pPr>
        <w:spacing w:after="0"/>
        <w:ind w:left="-909"/>
        <w:jc w:val="center"/>
        <w:rPr>
          <w:rFonts w:ascii="Arial CE" w:hAnsi="Arial CE" w:cs="Arial CE"/>
          <w:sz w:val="26"/>
          <w:szCs w:val="26"/>
          <w:highlight w:val="yellow"/>
        </w:rPr>
      </w:pPr>
    </w:p>
    <w:p w14:paraId="21D3AFDB" w14:textId="77777777" w:rsidR="00B1079B" w:rsidRPr="00890C1A" w:rsidRDefault="00B1079B" w:rsidP="00B1079B">
      <w:pPr>
        <w:spacing w:after="0"/>
        <w:ind w:left="-909"/>
        <w:jc w:val="center"/>
        <w:rPr>
          <w:rFonts w:ascii="Arial CE" w:hAnsi="Arial CE" w:cs="Arial CE"/>
          <w:b/>
          <w:bCs/>
          <w:sz w:val="20"/>
          <w:szCs w:val="20"/>
          <w:highlight w:val="yellow"/>
        </w:rPr>
      </w:pPr>
    </w:p>
    <w:p w14:paraId="510E2D50" w14:textId="77777777" w:rsidR="00B1079B" w:rsidRPr="00B36E09" w:rsidRDefault="00B1079B" w:rsidP="00B1079B">
      <w:pPr>
        <w:tabs>
          <w:tab w:val="left" w:pos="31"/>
          <w:tab w:val="left" w:pos="1051"/>
          <w:tab w:val="left" w:pos="1253"/>
          <w:tab w:val="left" w:pos="2333"/>
          <w:tab w:val="left" w:pos="3553"/>
          <w:tab w:val="left" w:pos="4633"/>
          <w:tab w:val="left" w:pos="5713"/>
          <w:tab w:val="left" w:pos="6793"/>
          <w:tab w:val="left" w:pos="7873"/>
          <w:tab w:val="left" w:pos="8953"/>
        </w:tabs>
        <w:spacing w:after="0"/>
        <w:ind w:left="-909"/>
        <w:jc w:val="center"/>
        <w:rPr>
          <w:rFonts w:ascii="Arial CE" w:hAnsi="Arial CE" w:cs="Arial CE"/>
          <w:sz w:val="20"/>
          <w:szCs w:val="20"/>
          <w:highlight w:val="yellow"/>
        </w:rPr>
      </w:pPr>
    </w:p>
    <w:p w14:paraId="27ED3E37" w14:textId="77777777" w:rsidR="00B1079B" w:rsidRPr="00B36E09" w:rsidRDefault="00B1079B" w:rsidP="00B1079B">
      <w:pPr>
        <w:tabs>
          <w:tab w:val="left" w:pos="31"/>
          <w:tab w:val="left" w:pos="1051"/>
          <w:tab w:val="left" w:pos="1253"/>
          <w:tab w:val="left" w:pos="2333"/>
          <w:tab w:val="left" w:pos="3553"/>
          <w:tab w:val="left" w:pos="4633"/>
          <w:tab w:val="left" w:pos="5713"/>
          <w:tab w:val="left" w:pos="6793"/>
          <w:tab w:val="left" w:pos="7873"/>
          <w:tab w:val="left" w:pos="8953"/>
        </w:tabs>
        <w:spacing w:after="0"/>
        <w:ind w:left="-909"/>
        <w:jc w:val="center"/>
        <w:rPr>
          <w:rFonts w:ascii="Arial CE" w:hAnsi="Arial CE" w:cs="Arial CE"/>
          <w:sz w:val="20"/>
          <w:szCs w:val="20"/>
          <w:highlight w:val="yellow"/>
        </w:rPr>
      </w:pPr>
    </w:p>
    <w:p w14:paraId="537889E3" w14:textId="77777777" w:rsidR="0025000E" w:rsidRPr="00B93CB8" w:rsidRDefault="00745941" w:rsidP="00B1079B">
      <w:pPr>
        <w:spacing w:after="0"/>
        <w:ind w:left="-909"/>
        <w:jc w:val="center"/>
        <w:rPr>
          <w:rFonts w:ascii="Arial CE" w:hAnsi="Arial CE" w:cs="Arial CE"/>
          <w:b/>
          <w:bCs/>
          <w:sz w:val="28"/>
          <w:szCs w:val="28"/>
        </w:rPr>
      </w:pPr>
      <w:r>
        <w:rPr>
          <w:rFonts w:ascii="Arial CE" w:hAnsi="Arial CE" w:cs="Arial CE"/>
          <w:b/>
          <w:bCs/>
          <w:sz w:val="28"/>
          <w:szCs w:val="28"/>
        </w:rPr>
        <w:t>Instalace EPS</w:t>
      </w:r>
    </w:p>
    <w:p w14:paraId="524EB55C" w14:textId="77777777" w:rsidR="00B1079B" w:rsidRPr="00B36E09" w:rsidRDefault="00B1079B" w:rsidP="00B1079B">
      <w:pPr>
        <w:tabs>
          <w:tab w:val="left" w:pos="31"/>
          <w:tab w:val="left" w:pos="1051"/>
          <w:tab w:val="left" w:pos="1253"/>
          <w:tab w:val="left" w:pos="2333"/>
          <w:tab w:val="left" w:pos="3553"/>
          <w:tab w:val="left" w:pos="4633"/>
          <w:tab w:val="left" w:pos="5713"/>
          <w:tab w:val="left" w:pos="6793"/>
          <w:tab w:val="left" w:pos="7873"/>
          <w:tab w:val="left" w:pos="8953"/>
        </w:tabs>
        <w:spacing w:after="0"/>
        <w:ind w:left="-909"/>
        <w:jc w:val="center"/>
        <w:rPr>
          <w:rFonts w:ascii="Arial CE" w:hAnsi="Arial CE" w:cs="Arial CE"/>
          <w:sz w:val="20"/>
          <w:szCs w:val="20"/>
          <w:highlight w:val="yellow"/>
        </w:rPr>
      </w:pPr>
    </w:p>
    <w:p w14:paraId="309079D7" w14:textId="77777777" w:rsidR="00B93CB8" w:rsidRDefault="00B93CB8" w:rsidP="00B93CB8">
      <w:pPr>
        <w:spacing w:after="0"/>
        <w:ind w:left="-909"/>
        <w:jc w:val="center"/>
        <w:rPr>
          <w:rFonts w:ascii="Arial CE" w:hAnsi="Arial CE" w:cs="Arial CE"/>
          <w:b/>
          <w:bCs/>
          <w:sz w:val="28"/>
          <w:szCs w:val="28"/>
        </w:rPr>
      </w:pPr>
      <w:r w:rsidRPr="00EB3D11">
        <w:rPr>
          <w:rFonts w:ascii="Arial CE" w:hAnsi="Arial CE" w:cs="Arial CE"/>
          <w:b/>
          <w:bCs/>
          <w:sz w:val="28"/>
          <w:szCs w:val="28"/>
        </w:rPr>
        <w:t>D.1.4</w:t>
      </w:r>
      <w:r w:rsidR="00745941">
        <w:rPr>
          <w:rFonts w:ascii="Arial CE" w:hAnsi="Arial CE" w:cs="Arial CE"/>
          <w:b/>
          <w:bCs/>
          <w:sz w:val="28"/>
          <w:szCs w:val="28"/>
        </w:rPr>
        <w:t>.i</w:t>
      </w:r>
      <w:r w:rsidR="0025000E">
        <w:rPr>
          <w:rFonts w:ascii="Arial CE" w:hAnsi="Arial CE" w:cs="Arial CE"/>
          <w:b/>
          <w:bCs/>
          <w:sz w:val="28"/>
          <w:szCs w:val="28"/>
        </w:rPr>
        <w:t>.</w:t>
      </w:r>
      <w:r w:rsidRPr="00EB3D11">
        <w:rPr>
          <w:rFonts w:ascii="Arial CE" w:hAnsi="Arial CE" w:cs="Arial CE"/>
          <w:b/>
          <w:bCs/>
          <w:sz w:val="28"/>
          <w:szCs w:val="28"/>
        </w:rPr>
        <w:t>01 Technická zpráva</w:t>
      </w:r>
      <w:r>
        <w:rPr>
          <w:rFonts w:ascii="Arial CE" w:hAnsi="Arial CE" w:cs="Arial CE"/>
          <w:b/>
          <w:bCs/>
          <w:sz w:val="28"/>
          <w:szCs w:val="28"/>
        </w:rPr>
        <w:t xml:space="preserve"> </w:t>
      </w:r>
    </w:p>
    <w:p w14:paraId="319F0AC4" w14:textId="77777777" w:rsidR="00B1079B" w:rsidRDefault="00B1079B" w:rsidP="00B1079B">
      <w:pPr>
        <w:spacing w:after="0"/>
        <w:ind w:left="-909"/>
        <w:jc w:val="center"/>
        <w:rPr>
          <w:rFonts w:ascii="Arial CE" w:hAnsi="Arial CE" w:cs="Arial CE"/>
          <w:b/>
          <w:bCs/>
          <w:sz w:val="28"/>
          <w:szCs w:val="28"/>
        </w:rPr>
      </w:pPr>
    </w:p>
    <w:p w14:paraId="3D6CDCFE" w14:textId="77777777" w:rsidR="001023E9" w:rsidRDefault="001023E9" w:rsidP="00B1079B">
      <w:pPr>
        <w:spacing w:after="0"/>
        <w:ind w:left="-909"/>
        <w:jc w:val="center"/>
        <w:rPr>
          <w:rFonts w:ascii="Arial CE" w:hAnsi="Arial CE" w:cs="Arial CE"/>
          <w:b/>
          <w:bCs/>
          <w:sz w:val="28"/>
          <w:szCs w:val="28"/>
        </w:rPr>
      </w:pPr>
    </w:p>
    <w:p w14:paraId="1466C34F" w14:textId="77777777" w:rsidR="00B1079B" w:rsidRDefault="00B1079B" w:rsidP="00B1079B">
      <w:pPr>
        <w:tabs>
          <w:tab w:val="left" w:pos="31"/>
          <w:tab w:val="left" w:pos="1051"/>
          <w:tab w:val="left" w:pos="1253"/>
          <w:tab w:val="left" w:pos="2333"/>
          <w:tab w:val="left" w:pos="3553"/>
          <w:tab w:val="left" w:pos="4633"/>
          <w:tab w:val="left" w:pos="5713"/>
          <w:tab w:val="left" w:pos="6793"/>
          <w:tab w:val="left" w:pos="7873"/>
          <w:tab w:val="left" w:pos="8953"/>
        </w:tabs>
        <w:spacing w:after="0"/>
        <w:ind w:left="-909"/>
        <w:jc w:val="center"/>
        <w:rPr>
          <w:rFonts w:ascii="Arial CE" w:hAnsi="Arial CE" w:cs="Arial CE"/>
          <w:sz w:val="20"/>
          <w:szCs w:val="20"/>
        </w:rPr>
      </w:pPr>
    </w:p>
    <w:p w14:paraId="455F68AB" w14:textId="77777777" w:rsidR="00B1079B" w:rsidRDefault="00B1079B" w:rsidP="00B1079B">
      <w:pPr>
        <w:tabs>
          <w:tab w:val="left" w:pos="31"/>
          <w:tab w:val="left" w:pos="1051"/>
          <w:tab w:val="left" w:pos="1253"/>
          <w:tab w:val="left" w:pos="2333"/>
          <w:tab w:val="left" w:pos="3553"/>
          <w:tab w:val="left" w:pos="4633"/>
          <w:tab w:val="left" w:pos="5713"/>
          <w:tab w:val="left" w:pos="6793"/>
          <w:tab w:val="left" w:pos="7873"/>
          <w:tab w:val="left" w:pos="8953"/>
        </w:tabs>
        <w:spacing w:after="0"/>
        <w:ind w:left="-909"/>
        <w:jc w:val="center"/>
        <w:rPr>
          <w:rFonts w:ascii="Arial CE" w:hAnsi="Arial CE" w:cs="Arial CE"/>
          <w:sz w:val="20"/>
          <w:szCs w:val="20"/>
        </w:rPr>
      </w:pPr>
    </w:p>
    <w:p w14:paraId="2D8A6F46" w14:textId="77777777" w:rsidR="00B1079B" w:rsidRDefault="00B1079B" w:rsidP="00B1079B">
      <w:pPr>
        <w:tabs>
          <w:tab w:val="left" w:pos="31"/>
          <w:tab w:val="left" w:pos="1051"/>
          <w:tab w:val="left" w:pos="1253"/>
          <w:tab w:val="left" w:pos="2333"/>
          <w:tab w:val="left" w:pos="3553"/>
          <w:tab w:val="left" w:pos="4633"/>
          <w:tab w:val="left" w:pos="5713"/>
          <w:tab w:val="left" w:pos="6793"/>
          <w:tab w:val="left" w:pos="7873"/>
          <w:tab w:val="left" w:pos="8953"/>
        </w:tabs>
        <w:spacing w:after="0"/>
        <w:ind w:left="-909"/>
        <w:jc w:val="center"/>
        <w:rPr>
          <w:rFonts w:ascii="Arial CE" w:hAnsi="Arial CE" w:cs="Arial CE"/>
          <w:sz w:val="20"/>
          <w:szCs w:val="20"/>
        </w:rPr>
      </w:pPr>
    </w:p>
    <w:p w14:paraId="32DB9DD5" w14:textId="77777777" w:rsidR="00B1079B" w:rsidRDefault="00B1079B" w:rsidP="00B1079B">
      <w:pPr>
        <w:tabs>
          <w:tab w:val="left" w:pos="31"/>
          <w:tab w:val="left" w:pos="1051"/>
          <w:tab w:val="left" w:pos="1253"/>
          <w:tab w:val="left" w:pos="2333"/>
          <w:tab w:val="left" w:pos="3553"/>
          <w:tab w:val="left" w:pos="4633"/>
          <w:tab w:val="left" w:pos="5713"/>
          <w:tab w:val="left" w:pos="6793"/>
          <w:tab w:val="left" w:pos="7873"/>
          <w:tab w:val="left" w:pos="8953"/>
        </w:tabs>
        <w:spacing w:after="0"/>
        <w:ind w:left="-909"/>
        <w:jc w:val="center"/>
        <w:rPr>
          <w:rFonts w:ascii="Arial CE" w:hAnsi="Arial CE" w:cs="Arial CE"/>
          <w:sz w:val="20"/>
          <w:szCs w:val="20"/>
        </w:rPr>
      </w:pPr>
    </w:p>
    <w:p w14:paraId="2E42C035" w14:textId="77777777" w:rsidR="00B1079B" w:rsidRDefault="00B1079B" w:rsidP="00B1079B">
      <w:pPr>
        <w:tabs>
          <w:tab w:val="left" w:pos="31"/>
          <w:tab w:val="left" w:pos="1051"/>
          <w:tab w:val="left" w:pos="1253"/>
          <w:tab w:val="left" w:pos="2333"/>
          <w:tab w:val="left" w:pos="3553"/>
          <w:tab w:val="left" w:pos="4633"/>
          <w:tab w:val="left" w:pos="5713"/>
          <w:tab w:val="left" w:pos="6793"/>
          <w:tab w:val="left" w:pos="7873"/>
          <w:tab w:val="left" w:pos="8953"/>
        </w:tabs>
        <w:spacing w:after="0"/>
        <w:ind w:left="-909"/>
        <w:jc w:val="center"/>
        <w:rPr>
          <w:rFonts w:ascii="Arial CE" w:hAnsi="Arial CE" w:cs="Arial CE"/>
          <w:sz w:val="20"/>
          <w:szCs w:val="20"/>
        </w:rPr>
      </w:pPr>
    </w:p>
    <w:p w14:paraId="51D48433" w14:textId="77777777" w:rsidR="00B1079B" w:rsidRDefault="00B1079B" w:rsidP="00B1079B">
      <w:pPr>
        <w:tabs>
          <w:tab w:val="left" w:pos="31"/>
          <w:tab w:val="left" w:pos="1051"/>
          <w:tab w:val="left" w:pos="1253"/>
          <w:tab w:val="left" w:pos="2333"/>
          <w:tab w:val="left" w:pos="3553"/>
          <w:tab w:val="left" w:pos="4633"/>
          <w:tab w:val="left" w:pos="5713"/>
          <w:tab w:val="left" w:pos="6793"/>
          <w:tab w:val="left" w:pos="7873"/>
          <w:tab w:val="left" w:pos="8953"/>
        </w:tabs>
        <w:spacing w:after="0"/>
        <w:ind w:left="-909"/>
        <w:jc w:val="center"/>
        <w:rPr>
          <w:rFonts w:ascii="Arial CE" w:hAnsi="Arial CE" w:cs="Arial CE"/>
          <w:sz w:val="20"/>
          <w:szCs w:val="20"/>
        </w:rPr>
      </w:pPr>
    </w:p>
    <w:p w14:paraId="60E07549" w14:textId="77777777" w:rsidR="00B1079B" w:rsidRDefault="00B1079B" w:rsidP="00B1079B">
      <w:pPr>
        <w:tabs>
          <w:tab w:val="left" w:pos="31"/>
          <w:tab w:val="left" w:pos="1051"/>
          <w:tab w:val="left" w:pos="1253"/>
          <w:tab w:val="left" w:pos="2333"/>
          <w:tab w:val="left" w:pos="3553"/>
          <w:tab w:val="left" w:pos="4633"/>
          <w:tab w:val="left" w:pos="5713"/>
          <w:tab w:val="left" w:pos="6793"/>
          <w:tab w:val="left" w:pos="7873"/>
          <w:tab w:val="left" w:pos="8953"/>
        </w:tabs>
        <w:spacing w:after="0"/>
        <w:ind w:left="-909"/>
        <w:jc w:val="center"/>
        <w:rPr>
          <w:rFonts w:ascii="Arial CE" w:hAnsi="Arial CE" w:cs="Arial CE"/>
          <w:sz w:val="20"/>
          <w:szCs w:val="20"/>
        </w:rPr>
      </w:pPr>
    </w:p>
    <w:p w14:paraId="1E006CC7" w14:textId="77777777" w:rsidR="00B1079B" w:rsidRDefault="00B1079B" w:rsidP="00B1079B">
      <w:pPr>
        <w:tabs>
          <w:tab w:val="left" w:pos="31"/>
          <w:tab w:val="left" w:pos="1051"/>
          <w:tab w:val="left" w:pos="1253"/>
          <w:tab w:val="left" w:pos="2333"/>
          <w:tab w:val="left" w:pos="3553"/>
          <w:tab w:val="left" w:pos="4633"/>
          <w:tab w:val="left" w:pos="5713"/>
          <w:tab w:val="left" w:pos="6793"/>
          <w:tab w:val="left" w:pos="7873"/>
          <w:tab w:val="left" w:pos="8953"/>
        </w:tabs>
        <w:spacing w:after="0"/>
        <w:ind w:left="-909"/>
        <w:jc w:val="center"/>
        <w:rPr>
          <w:rFonts w:ascii="Arial CE" w:hAnsi="Arial CE" w:cs="Arial CE"/>
          <w:sz w:val="20"/>
          <w:szCs w:val="20"/>
        </w:rPr>
      </w:pPr>
    </w:p>
    <w:p w14:paraId="1159E06B" w14:textId="77777777" w:rsidR="00B1079B" w:rsidRDefault="00B1079B" w:rsidP="00B1079B">
      <w:pPr>
        <w:tabs>
          <w:tab w:val="left" w:pos="31"/>
          <w:tab w:val="left" w:pos="1051"/>
          <w:tab w:val="left" w:pos="1253"/>
          <w:tab w:val="left" w:pos="2333"/>
          <w:tab w:val="left" w:pos="3553"/>
          <w:tab w:val="left" w:pos="4633"/>
          <w:tab w:val="left" w:pos="5713"/>
          <w:tab w:val="left" w:pos="6793"/>
          <w:tab w:val="left" w:pos="7873"/>
          <w:tab w:val="left" w:pos="8953"/>
        </w:tabs>
        <w:spacing w:after="0"/>
        <w:ind w:left="-909"/>
        <w:jc w:val="center"/>
        <w:rPr>
          <w:rFonts w:ascii="Arial CE" w:hAnsi="Arial CE" w:cs="Arial CE"/>
          <w:sz w:val="20"/>
          <w:szCs w:val="20"/>
        </w:rPr>
      </w:pPr>
    </w:p>
    <w:p w14:paraId="40031F58" w14:textId="77777777" w:rsidR="00B1079B" w:rsidRDefault="00B1079B" w:rsidP="00B1079B">
      <w:pPr>
        <w:tabs>
          <w:tab w:val="left" w:pos="31"/>
          <w:tab w:val="left" w:pos="1051"/>
          <w:tab w:val="left" w:pos="1253"/>
          <w:tab w:val="left" w:pos="2333"/>
          <w:tab w:val="left" w:pos="3553"/>
          <w:tab w:val="left" w:pos="4633"/>
          <w:tab w:val="left" w:pos="5713"/>
          <w:tab w:val="left" w:pos="6793"/>
          <w:tab w:val="left" w:pos="7873"/>
          <w:tab w:val="left" w:pos="8953"/>
        </w:tabs>
        <w:spacing w:after="0"/>
        <w:rPr>
          <w:rFonts w:ascii="Arial CE" w:hAnsi="Arial CE" w:cs="Arial CE"/>
          <w:sz w:val="20"/>
          <w:szCs w:val="20"/>
        </w:rPr>
      </w:pPr>
    </w:p>
    <w:p w14:paraId="52D64ED4" w14:textId="5796ED90" w:rsidR="00B93CB8" w:rsidRDefault="00B93CB8" w:rsidP="00B93CB8">
      <w:pPr>
        <w:tabs>
          <w:tab w:val="left" w:pos="2552"/>
          <w:tab w:val="left" w:pos="8953"/>
        </w:tabs>
        <w:spacing w:after="0"/>
        <w:rPr>
          <w:rFonts w:ascii="Arial CE" w:hAnsi="Arial CE" w:cs="Arial CE"/>
          <w:sz w:val="20"/>
          <w:szCs w:val="20"/>
        </w:rPr>
      </w:pPr>
      <w:r>
        <w:rPr>
          <w:rFonts w:ascii="Arial" w:hAnsi="Arial" w:cs="Arial"/>
          <w:sz w:val="22"/>
        </w:rPr>
        <w:t>Číslo zakázky:</w:t>
      </w:r>
      <w:r>
        <w:rPr>
          <w:rFonts w:ascii="Arial" w:hAnsi="Arial" w:cs="Arial"/>
          <w:sz w:val="22"/>
        </w:rPr>
        <w:tab/>
      </w:r>
      <w:r>
        <w:rPr>
          <w:rFonts w:ascii="Arial CE" w:hAnsi="Arial CE" w:cs="Arial CE"/>
          <w:sz w:val="22"/>
        </w:rPr>
        <w:t xml:space="preserve">A38 </w:t>
      </w:r>
      <w:r w:rsidR="00745941">
        <w:rPr>
          <w:rFonts w:ascii="Arial CE" w:hAnsi="Arial CE" w:cs="Arial CE"/>
          <w:sz w:val="22"/>
        </w:rPr>
        <w:t>19002</w:t>
      </w:r>
      <w:r>
        <w:rPr>
          <w:rFonts w:ascii="Arial CE" w:hAnsi="Arial CE" w:cs="Arial CE"/>
          <w:sz w:val="22"/>
        </w:rPr>
        <w:t xml:space="preserve"> / 201</w:t>
      </w:r>
      <w:r w:rsidR="00745941">
        <w:rPr>
          <w:rFonts w:ascii="Arial CE" w:hAnsi="Arial CE" w:cs="Arial CE"/>
          <w:sz w:val="22"/>
        </w:rPr>
        <w:t>9</w:t>
      </w:r>
      <w:r>
        <w:rPr>
          <w:rFonts w:ascii="Arial CE" w:hAnsi="Arial CE" w:cs="Arial CE"/>
          <w:sz w:val="22"/>
        </w:rPr>
        <w:t>_5</w:t>
      </w:r>
      <w:r w:rsidR="00745941">
        <w:rPr>
          <w:rFonts w:ascii="Arial CE" w:hAnsi="Arial CE" w:cs="Arial CE"/>
          <w:sz w:val="22"/>
        </w:rPr>
        <w:t>32</w:t>
      </w:r>
      <w:r w:rsidR="00BB49AC">
        <w:rPr>
          <w:rFonts w:ascii="Arial CE" w:hAnsi="Arial CE" w:cs="Arial CE"/>
          <w:sz w:val="22"/>
        </w:rPr>
        <w:t>_</w:t>
      </w:r>
      <w:r w:rsidR="00890C1A">
        <w:rPr>
          <w:rFonts w:ascii="Arial CE" w:hAnsi="Arial CE" w:cs="Arial CE"/>
          <w:sz w:val="22"/>
        </w:rPr>
        <w:t>60</w:t>
      </w:r>
    </w:p>
    <w:p w14:paraId="029B0F62" w14:textId="77777777" w:rsidR="00B93CB8" w:rsidRDefault="00B93CB8" w:rsidP="00B93CB8">
      <w:pPr>
        <w:tabs>
          <w:tab w:val="left" w:pos="2552"/>
          <w:tab w:val="left" w:pos="8953"/>
        </w:tabs>
        <w:spacing w:after="0"/>
        <w:rPr>
          <w:rFonts w:ascii="Arial CE" w:hAnsi="Arial CE" w:cs="Arial CE"/>
          <w:sz w:val="22"/>
        </w:rPr>
      </w:pPr>
      <w:r>
        <w:rPr>
          <w:rFonts w:ascii="Arial" w:hAnsi="Arial" w:cs="Arial"/>
          <w:sz w:val="22"/>
        </w:rPr>
        <w:t>Zhotovitel:</w:t>
      </w:r>
      <w:r>
        <w:rPr>
          <w:rFonts w:ascii="Arial" w:hAnsi="Arial" w:cs="Arial"/>
          <w:sz w:val="22"/>
        </w:rPr>
        <w:tab/>
      </w:r>
      <w:r>
        <w:rPr>
          <w:rFonts w:ascii="Arial CE" w:hAnsi="Arial CE" w:cs="Arial CE"/>
          <w:sz w:val="22"/>
        </w:rPr>
        <w:t xml:space="preserve">Ateliér 38 </w:t>
      </w:r>
    </w:p>
    <w:p w14:paraId="11A9D974" w14:textId="77777777" w:rsidR="00B93CB8" w:rsidRDefault="00B93CB8" w:rsidP="00B93CB8">
      <w:pPr>
        <w:tabs>
          <w:tab w:val="left" w:pos="2552"/>
          <w:tab w:val="left" w:pos="8953"/>
        </w:tabs>
        <w:spacing w:after="0"/>
        <w:rPr>
          <w:rFonts w:ascii="Arial CE" w:hAnsi="Arial CE" w:cs="Arial CE"/>
          <w:sz w:val="22"/>
        </w:rPr>
      </w:pPr>
      <w:r>
        <w:rPr>
          <w:rFonts w:ascii="Arial CE" w:hAnsi="Arial CE" w:cs="Arial CE"/>
          <w:sz w:val="22"/>
        </w:rPr>
        <w:tab/>
        <w:t xml:space="preserve">Porážková 1424/20, </w:t>
      </w:r>
    </w:p>
    <w:p w14:paraId="3C07E91F" w14:textId="77777777" w:rsidR="00B93CB8" w:rsidRDefault="00B93CB8" w:rsidP="00B93CB8">
      <w:pPr>
        <w:tabs>
          <w:tab w:val="left" w:pos="2552"/>
          <w:tab w:val="left" w:pos="8953"/>
        </w:tabs>
        <w:spacing w:after="0"/>
        <w:rPr>
          <w:rFonts w:ascii="Arial CE" w:hAnsi="Arial CE" w:cs="Arial CE"/>
          <w:sz w:val="20"/>
          <w:szCs w:val="20"/>
        </w:rPr>
      </w:pPr>
      <w:r>
        <w:rPr>
          <w:rFonts w:ascii="Arial CE" w:hAnsi="Arial CE" w:cs="Arial CE"/>
          <w:sz w:val="22"/>
        </w:rPr>
        <w:tab/>
        <w:t xml:space="preserve">702 00 </w:t>
      </w:r>
      <w:proofErr w:type="gramStart"/>
      <w:r>
        <w:rPr>
          <w:rFonts w:ascii="Arial CE" w:hAnsi="Arial CE" w:cs="Arial CE"/>
          <w:sz w:val="22"/>
        </w:rPr>
        <w:t>Ostrava - Moravská</w:t>
      </w:r>
      <w:proofErr w:type="gramEnd"/>
      <w:r>
        <w:rPr>
          <w:rFonts w:ascii="Arial CE" w:hAnsi="Arial CE" w:cs="Arial CE"/>
          <w:sz w:val="22"/>
        </w:rPr>
        <w:t xml:space="preserve"> Ostrava</w:t>
      </w:r>
    </w:p>
    <w:p w14:paraId="16871AAA" w14:textId="77777777" w:rsidR="00B93CB8" w:rsidRDefault="00B93CB8" w:rsidP="00B93CB8">
      <w:pPr>
        <w:tabs>
          <w:tab w:val="left" w:pos="-4962"/>
          <w:tab w:val="left" w:pos="2552"/>
          <w:tab w:val="left" w:pos="8953"/>
        </w:tabs>
        <w:spacing w:after="0"/>
        <w:rPr>
          <w:rFonts w:ascii="Arial CE" w:hAnsi="Arial CE" w:cs="Arial CE"/>
          <w:sz w:val="20"/>
          <w:szCs w:val="20"/>
        </w:rPr>
      </w:pPr>
      <w:r>
        <w:rPr>
          <w:rFonts w:ascii="Arial" w:hAnsi="Arial" w:cs="Arial"/>
          <w:sz w:val="22"/>
        </w:rPr>
        <w:t>Vedoucí projektu:</w:t>
      </w:r>
      <w:r>
        <w:rPr>
          <w:rFonts w:ascii="Arial" w:hAnsi="Arial" w:cs="Arial"/>
          <w:sz w:val="22"/>
        </w:rPr>
        <w:tab/>
      </w:r>
      <w:r>
        <w:rPr>
          <w:rFonts w:ascii="Arial CE" w:hAnsi="Arial CE" w:cs="Arial CE"/>
          <w:sz w:val="22"/>
        </w:rPr>
        <w:t xml:space="preserve">Ing. </w:t>
      </w:r>
      <w:r w:rsidR="00745941">
        <w:rPr>
          <w:rFonts w:ascii="Arial CE" w:hAnsi="Arial CE" w:cs="Arial CE"/>
          <w:sz w:val="22"/>
        </w:rPr>
        <w:t>Luděk Valík</w:t>
      </w:r>
    </w:p>
    <w:p w14:paraId="58169B69" w14:textId="77777777" w:rsidR="00B93CB8" w:rsidRDefault="00B93CB8" w:rsidP="00B93CB8">
      <w:pPr>
        <w:tabs>
          <w:tab w:val="left" w:pos="2552"/>
          <w:tab w:val="left" w:pos="8953"/>
        </w:tabs>
        <w:spacing w:after="0"/>
        <w:rPr>
          <w:rFonts w:ascii="Arial" w:hAnsi="Arial" w:cs="Arial"/>
          <w:sz w:val="22"/>
        </w:rPr>
      </w:pPr>
    </w:p>
    <w:p w14:paraId="7654F910" w14:textId="77777777" w:rsidR="00B93CB8" w:rsidRPr="00EB3D11" w:rsidRDefault="00B93CB8" w:rsidP="00B93CB8">
      <w:pPr>
        <w:tabs>
          <w:tab w:val="left" w:pos="2552"/>
          <w:tab w:val="left" w:pos="8953"/>
        </w:tabs>
        <w:spacing w:after="0"/>
        <w:rPr>
          <w:rFonts w:ascii="Arial CE" w:hAnsi="Arial CE" w:cs="Arial CE"/>
          <w:sz w:val="22"/>
        </w:rPr>
      </w:pPr>
      <w:r>
        <w:rPr>
          <w:rFonts w:ascii="Arial" w:hAnsi="Arial" w:cs="Arial"/>
          <w:sz w:val="22"/>
        </w:rPr>
        <w:t>Zodpovědný projektant</w:t>
      </w:r>
      <w:r w:rsidRPr="00EB3D11">
        <w:rPr>
          <w:rFonts w:ascii="Arial" w:hAnsi="Arial" w:cs="Arial"/>
          <w:sz w:val="22"/>
        </w:rPr>
        <w:t>:</w:t>
      </w:r>
      <w:r w:rsidRPr="00EB3D11">
        <w:rPr>
          <w:rFonts w:ascii="Arial" w:hAnsi="Arial" w:cs="Arial"/>
          <w:sz w:val="22"/>
        </w:rPr>
        <w:tab/>
      </w:r>
      <w:r>
        <w:rPr>
          <w:rFonts w:ascii="Arial" w:hAnsi="Arial" w:cs="Arial"/>
          <w:sz w:val="22"/>
        </w:rPr>
        <w:t xml:space="preserve">Ing. </w:t>
      </w:r>
      <w:r w:rsidR="00745941">
        <w:rPr>
          <w:rFonts w:ascii="Arial" w:hAnsi="Arial" w:cs="Arial"/>
          <w:sz w:val="22"/>
        </w:rPr>
        <w:t>Tomáš Marušák</w:t>
      </w:r>
    </w:p>
    <w:p w14:paraId="34E3C68F" w14:textId="77777777" w:rsidR="00B93CB8" w:rsidRPr="00EB3D11" w:rsidRDefault="00B93CB8" w:rsidP="00B93CB8">
      <w:pPr>
        <w:tabs>
          <w:tab w:val="left" w:pos="2552"/>
          <w:tab w:val="left" w:pos="6793"/>
          <w:tab w:val="left" w:pos="7873"/>
          <w:tab w:val="left" w:pos="8953"/>
        </w:tabs>
        <w:spacing w:after="0"/>
        <w:rPr>
          <w:rFonts w:ascii="Arial CE" w:hAnsi="Arial CE" w:cs="Arial CE"/>
          <w:sz w:val="20"/>
          <w:szCs w:val="20"/>
        </w:rPr>
      </w:pPr>
      <w:r w:rsidRPr="00EB3D11">
        <w:rPr>
          <w:rFonts w:ascii="Arial CE" w:hAnsi="Arial CE" w:cs="Arial CE"/>
          <w:sz w:val="22"/>
        </w:rPr>
        <w:t>Vypracoval:</w:t>
      </w:r>
      <w:r w:rsidRPr="00EB3D11">
        <w:rPr>
          <w:rFonts w:ascii="Arial CE" w:hAnsi="Arial CE" w:cs="Arial CE"/>
          <w:sz w:val="22"/>
        </w:rPr>
        <w:tab/>
        <w:t>Ing. Hana Matušková</w:t>
      </w:r>
    </w:p>
    <w:p w14:paraId="21453D95" w14:textId="300CB960" w:rsidR="00B93CB8" w:rsidRPr="00EB3D11" w:rsidRDefault="00B93CB8" w:rsidP="00B93CB8">
      <w:pPr>
        <w:tabs>
          <w:tab w:val="left" w:pos="2552"/>
          <w:tab w:val="left" w:pos="6793"/>
          <w:tab w:val="left" w:pos="7873"/>
          <w:tab w:val="left" w:pos="8953"/>
        </w:tabs>
        <w:spacing w:after="0"/>
        <w:rPr>
          <w:rFonts w:ascii="Arial CE" w:hAnsi="Arial CE" w:cs="Arial CE"/>
          <w:sz w:val="20"/>
          <w:szCs w:val="20"/>
        </w:rPr>
      </w:pPr>
      <w:r w:rsidRPr="00EB3D11">
        <w:rPr>
          <w:rFonts w:ascii="Arial" w:hAnsi="Arial" w:cs="Arial"/>
          <w:sz w:val="22"/>
        </w:rPr>
        <w:t>Datum:</w:t>
      </w:r>
      <w:r w:rsidRPr="00EB3D11">
        <w:rPr>
          <w:rFonts w:ascii="Arial" w:hAnsi="Arial" w:cs="Arial"/>
          <w:sz w:val="22"/>
        </w:rPr>
        <w:tab/>
      </w:r>
      <w:r w:rsidR="00890C1A">
        <w:rPr>
          <w:rFonts w:ascii="Arial" w:hAnsi="Arial" w:cs="Arial"/>
          <w:sz w:val="22"/>
        </w:rPr>
        <w:t xml:space="preserve">prosinec </w:t>
      </w:r>
      <w:r w:rsidR="00890C1A">
        <w:rPr>
          <w:rFonts w:ascii="Arial CE" w:hAnsi="Arial CE" w:cs="Arial CE"/>
          <w:sz w:val="22"/>
        </w:rPr>
        <w:t>2023</w:t>
      </w:r>
    </w:p>
    <w:p w14:paraId="78584A9A" w14:textId="07CB559B" w:rsidR="00933A3F" w:rsidRDefault="00B93CB8" w:rsidP="00B93CB8">
      <w:pPr>
        <w:rPr>
          <w:rFonts w:ascii="Arial" w:hAnsi="Arial" w:cs="Arial"/>
          <w:sz w:val="22"/>
        </w:rPr>
      </w:pPr>
      <w:r>
        <w:rPr>
          <w:rFonts w:ascii="Arial" w:hAnsi="Arial" w:cs="Arial"/>
          <w:sz w:val="22"/>
        </w:rPr>
        <w:t>Revize:</w:t>
      </w:r>
      <w:r>
        <w:rPr>
          <w:rFonts w:ascii="Arial" w:hAnsi="Arial" w:cs="Arial"/>
          <w:sz w:val="22"/>
        </w:rPr>
        <w:tab/>
      </w:r>
      <w:r w:rsidR="006150E2">
        <w:rPr>
          <w:rFonts w:ascii="Arial" w:hAnsi="Arial" w:cs="Arial"/>
          <w:sz w:val="22"/>
        </w:rPr>
        <w:tab/>
      </w:r>
      <w:r w:rsidR="006150E2">
        <w:rPr>
          <w:rFonts w:ascii="Arial" w:hAnsi="Arial" w:cs="Arial"/>
          <w:sz w:val="22"/>
        </w:rPr>
        <w:tab/>
      </w:r>
      <w:r>
        <w:rPr>
          <w:rFonts w:ascii="Arial" w:hAnsi="Arial" w:cs="Arial"/>
          <w:sz w:val="22"/>
        </w:rPr>
        <w:t>00</w:t>
      </w:r>
    </w:p>
    <w:p w14:paraId="1E9FC57F" w14:textId="77777777" w:rsidR="00933A3F" w:rsidRDefault="00933A3F">
      <w:pPr>
        <w:rPr>
          <w:rFonts w:ascii="Arial" w:hAnsi="Arial" w:cs="Arial"/>
          <w:sz w:val="22"/>
        </w:rPr>
      </w:pPr>
      <w:r>
        <w:rPr>
          <w:rFonts w:ascii="Arial" w:hAnsi="Arial" w:cs="Arial"/>
          <w:sz w:val="22"/>
        </w:rPr>
        <w:br w:type="page"/>
      </w:r>
    </w:p>
    <w:p w14:paraId="6E32EF1A" w14:textId="77777777" w:rsidR="0021313B" w:rsidRPr="00013EA0" w:rsidRDefault="00013EA0" w:rsidP="00013EA0">
      <w:pPr>
        <w:pStyle w:val="Nzev"/>
      </w:pPr>
      <w:r w:rsidRPr="00013EA0">
        <w:lastRenderedPageBreak/>
        <w:t xml:space="preserve">TECHNICKÁ </w:t>
      </w:r>
      <w:r w:rsidR="0021313B" w:rsidRPr="00013EA0">
        <w:t xml:space="preserve">ZPRÁVA </w:t>
      </w:r>
    </w:p>
    <w:bookmarkStart w:id="0" w:name="_Toc284336324" w:displacedByCustomXml="next"/>
    <w:bookmarkStart w:id="1" w:name="_Toc286822891" w:displacedByCustomXml="next"/>
    <w:bookmarkStart w:id="2" w:name="_Toc523571017" w:displacedByCustomXml="next"/>
    <w:sdt>
      <w:sdtPr>
        <w:rPr>
          <w:rFonts w:ascii="Calibri" w:eastAsia="Times New Roman" w:hAnsi="Calibri" w:cs="Times New Roman"/>
          <w:b w:val="0"/>
          <w:bCs w:val="0"/>
          <w:color w:val="auto"/>
          <w:sz w:val="24"/>
          <w:szCs w:val="22"/>
        </w:rPr>
        <w:id w:val="24968881"/>
        <w:docPartObj>
          <w:docPartGallery w:val="Table of Contents"/>
          <w:docPartUnique/>
        </w:docPartObj>
      </w:sdtPr>
      <w:sdtEndPr>
        <w:rPr>
          <w:rFonts w:asciiTheme="minorHAnsi" w:eastAsiaTheme="minorEastAsia" w:hAnsiTheme="minorHAnsi" w:cstheme="minorBidi"/>
        </w:rPr>
      </w:sdtEndPr>
      <w:sdtContent>
        <w:p w14:paraId="330BADB6" w14:textId="77777777" w:rsidR="0021313B" w:rsidRDefault="0021313B" w:rsidP="0021313B">
          <w:pPr>
            <w:pStyle w:val="Nadpisobsahu"/>
          </w:pPr>
          <w:r>
            <w:t>Obsah</w:t>
          </w:r>
        </w:p>
        <w:p w14:paraId="799995E1" w14:textId="73FB2A92" w:rsidR="00547C0B" w:rsidRDefault="000820C8">
          <w:pPr>
            <w:pStyle w:val="Obsah1"/>
            <w:tabs>
              <w:tab w:val="right" w:leader="dot" w:pos="8778"/>
            </w:tabs>
            <w:rPr>
              <w:noProof/>
              <w:kern w:val="2"/>
              <w:sz w:val="22"/>
              <w14:ligatures w14:val="standardContextual"/>
            </w:rPr>
          </w:pPr>
          <w:r>
            <w:fldChar w:fldCharType="begin"/>
          </w:r>
          <w:r w:rsidR="0021313B">
            <w:instrText xml:space="preserve"> TOC \o "1-3" \h \z \u </w:instrText>
          </w:r>
          <w:r>
            <w:fldChar w:fldCharType="separate"/>
          </w:r>
          <w:hyperlink w:anchor="_Toc157597689" w:history="1">
            <w:r w:rsidR="00547C0B" w:rsidRPr="00EE338E">
              <w:rPr>
                <w:rStyle w:val="Hypertextovodkaz"/>
                <w:noProof/>
              </w:rPr>
              <w:t>Identifikace stavby</w:t>
            </w:r>
            <w:r w:rsidR="00547C0B">
              <w:rPr>
                <w:noProof/>
                <w:webHidden/>
              </w:rPr>
              <w:tab/>
            </w:r>
            <w:r w:rsidR="00547C0B">
              <w:rPr>
                <w:noProof/>
                <w:webHidden/>
              </w:rPr>
              <w:fldChar w:fldCharType="begin"/>
            </w:r>
            <w:r w:rsidR="00547C0B">
              <w:rPr>
                <w:noProof/>
                <w:webHidden/>
              </w:rPr>
              <w:instrText xml:space="preserve"> PAGEREF _Toc157597689 \h </w:instrText>
            </w:r>
            <w:r w:rsidR="00547C0B">
              <w:rPr>
                <w:noProof/>
                <w:webHidden/>
              </w:rPr>
            </w:r>
            <w:r w:rsidR="00547C0B">
              <w:rPr>
                <w:noProof/>
                <w:webHidden/>
              </w:rPr>
              <w:fldChar w:fldCharType="separate"/>
            </w:r>
            <w:r w:rsidR="00F43668">
              <w:rPr>
                <w:noProof/>
                <w:webHidden/>
              </w:rPr>
              <w:t>3</w:t>
            </w:r>
            <w:r w:rsidR="00547C0B">
              <w:rPr>
                <w:noProof/>
                <w:webHidden/>
              </w:rPr>
              <w:fldChar w:fldCharType="end"/>
            </w:r>
          </w:hyperlink>
        </w:p>
        <w:p w14:paraId="1417D02D" w14:textId="42138A21" w:rsidR="00547C0B" w:rsidRDefault="00F43668">
          <w:pPr>
            <w:pStyle w:val="Obsah1"/>
            <w:tabs>
              <w:tab w:val="right" w:leader="dot" w:pos="8778"/>
            </w:tabs>
            <w:rPr>
              <w:noProof/>
              <w:kern w:val="2"/>
              <w:sz w:val="22"/>
              <w14:ligatures w14:val="standardContextual"/>
            </w:rPr>
          </w:pPr>
          <w:hyperlink w:anchor="_Toc157597690" w:history="1">
            <w:r w:rsidR="00547C0B" w:rsidRPr="00EE338E">
              <w:rPr>
                <w:rStyle w:val="Hypertextovodkaz"/>
                <w:noProof/>
              </w:rPr>
              <w:t>1. Předmět projektu</w:t>
            </w:r>
            <w:r w:rsidR="00547C0B">
              <w:rPr>
                <w:noProof/>
                <w:webHidden/>
              </w:rPr>
              <w:tab/>
            </w:r>
            <w:r w:rsidR="00547C0B">
              <w:rPr>
                <w:noProof/>
                <w:webHidden/>
              </w:rPr>
              <w:fldChar w:fldCharType="begin"/>
            </w:r>
            <w:r w:rsidR="00547C0B">
              <w:rPr>
                <w:noProof/>
                <w:webHidden/>
              </w:rPr>
              <w:instrText xml:space="preserve"> PAGEREF _Toc157597690 \h </w:instrText>
            </w:r>
            <w:r w:rsidR="00547C0B">
              <w:rPr>
                <w:noProof/>
                <w:webHidden/>
              </w:rPr>
            </w:r>
            <w:r w:rsidR="00547C0B">
              <w:rPr>
                <w:noProof/>
                <w:webHidden/>
              </w:rPr>
              <w:fldChar w:fldCharType="separate"/>
            </w:r>
            <w:r>
              <w:rPr>
                <w:noProof/>
                <w:webHidden/>
              </w:rPr>
              <w:t>3</w:t>
            </w:r>
            <w:r w:rsidR="00547C0B">
              <w:rPr>
                <w:noProof/>
                <w:webHidden/>
              </w:rPr>
              <w:fldChar w:fldCharType="end"/>
            </w:r>
          </w:hyperlink>
        </w:p>
        <w:p w14:paraId="709A1680" w14:textId="59496C53" w:rsidR="00547C0B" w:rsidRDefault="00F43668">
          <w:pPr>
            <w:pStyle w:val="Obsah1"/>
            <w:tabs>
              <w:tab w:val="right" w:leader="dot" w:pos="8778"/>
            </w:tabs>
            <w:rPr>
              <w:noProof/>
              <w:kern w:val="2"/>
              <w:sz w:val="22"/>
              <w14:ligatures w14:val="standardContextual"/>
            </w:rPr>
          </w:pPr>
          <w:hyperlink w:anchor="_Toc157597691" w:history="1">
            <w:r w:rsidR="00547C0B" w:rsidRPr="00EE338E">
              <w:rPr>
                <w:rStyle w:val="Hypertextovodkaz"/>
                <w:noProof/>
              </w:rPr>
              <w:t>2. Obecné informace</w:t>
            </w:r>
            <w:r w:rsidR="00547C0B">
              <w:rPr>
                <w:noProof/>
                <w:webHidden/>
              </w:rPr>
              <w:tab/>
            </w:r>
            <w:r w:rsidR="00547C0B">
              <w:rPr>
                <w:noProof/>
                <w:webHidden/>
              </w:rPr>
              <w:fldChar w:fldCharType="begin"/>
            </w:r>
            <w:r w:rsidR="00547C0B">
              <w:rPr>
                <w:noProof/>
                <w:webHidden/>
              </w:rPr>
              <w:instrText xml:space="preserve"> PAGEREF _Toc157597691 \h </w:instrText>
            </w:r>
            <w:r w:rsidR="00547C0B">
              <w:rPr>
                <w:noProof/>
                <w:webHidden/>
              </w:rPr>
            </w:r>
            <w:r w:rsidR="00547C0B">
              <w:rPr>
                <w:noProof/>
                <w:webHidden/>
              </w:rPr>
              <w:fldChar w:fldCharType="separate"/>
            </w:r>
            <w:r>
              <w:rPr>
                <w:noProof/>
                <w:webHidden/>
              </w:rPr>
              <w:t>4</w:t>
            </w:r>
            <w:r w:rsidR="00547C0B">
              <w:rPr>
                <w:noProof/>
                <w:webHidden/>
              </w:rPr>
              <w:fldChar w:fldCharType="end"/>
            </w:r>
          </w:hyperlink>
        </w:p>
        <w:p w14:paraId="625E29A1" w14:textId="18B9BD05" w:rsidR="00547C0B" w:rsidRDefault="00F43668">
          <w:pPr>
            <w:pStyle w:val="Obsah2"/>
            <w:tabs>
              <w:tab w:val="right" w:leader="dot" w:pos="8778"/>
            </w:tabs>
            <w:rPr>
              <w:noProof/>
              <w:kern w:val="2"/>
              <w:sz w:val="22"/>
              <w14:ligatures w14:val="standardContextual"/>
            </w:rPr>
          </w:pPr>
          <w:hyperlink w:anchor="_Toc157597692" w:history="1">
            <w:r w:rsidR="00547C0B" w:rsidRPr="00EE338E">
              <w:rPr>
                <w:rStyle w:val="Hypertextovodkaz"/>
                <w:noProof/>
              </w:rPr>
              <w:t>2.1. Dokumentace</w:t>
            </w:r>
            <w:r w:rsidR="00547C0B">
              <w:rPr>
                <w:noProof/>
                <w:webHidden/>
              </w:rPr>
              <w:tab/>
            </w:r>
            <w:r w:rsidR="00547C0B">
              <w:rPr>
                <w:noProof/>
                <w:webHidden/>
              </w:rPr>
              <w:fldChar w:fldCharType="begin"/>
            </w:r>
            <w:r w:rsidR="00547C0B">
              <w:rPr>
                <w:noProof/>
                <w:webHidden/>
              </w:rPr>
              <w:instrText xml:space="preserve"> PAGEREF _Toc157597692 \h </w:instrText>
            </w:r>
            <w:r w:rsidR="00547C0B">
              <w:rPr>
                <w:noProof/>
                <w:webHidden/>
              </w:rPr>
            </w:r>
            <w:r w:rsidR="00547C0B">
              <w:rPr>
                <w:noProof/>
                <w:webHidden/>
              </w:rPr>
              <w:fldChar w:fldCharType="separate"/>
            </w:r>
            <w:r>
              <w:rPr>
                <w:noProof/>
                <w:webHidden/>
              </w:rPr>
              <w:t>5</w:t>
            </w:r>
            <w:r w:rsidR="00547C0B">
              <w:rPr>
                <w:noProof/>
                <w:webHidden/>
              </w:rPr>
              <w:fldChar w:fldCharType="end"/>
            </w:r>
          </w:hyperlink>
        </w:p>
        <w:p w14:paraId="516FEC84" w14:textId="7B7C7A24" w:rsidR="00547C0B" w:rsidRDefault="00F43668">
          <w:pPr>
            <w:pStyle w:val="Obsah2"/>
            <w:tabs>
              <w:tab w:val="right" w:leader="dot" w:pos="8778"/>
            </w:tabs>
            <w:rPr>
              <w:noProof/>
              <w:kern w:val="2"/>
              <w:sz w:val="22"/>
              <w14:ligatures w14:val="standardContextual"/>
            </w:rPr>
          </w:pPr>
          <w:hyperlink w:anchor="_Toc157597693" w:history="1">
            <w:r w:rsidR="00547C0B" w:rsidRPr="00EE338E">
              <w:rPr>
                <w:rStyle w:val="Hypertextovodkaz"/>
                <w:noProof/>
              </w:rPr>
              <w:t>2.2. Uvedení do provozu</w:t>
            </w:r>
            <w:r w:rsidR="00547C0B">
              <w:rPr>
                <w:noProof/>
                <w:webHidden/>
              </w:rPr>
              <w:tab/>
            </w:r>
            <w:r w:rsidR="00547C0B">
              <w:rPr>
                <w:noProof/>
                <w:webHidden/>
              </w:rPr>
              <w:fldChar w:fldCharType="begin"/>
            </w:r>
            <w:r w:rsidR="00547C0B">
              <w:rPr>
                <w:noProof/>
                <w:webHidden/>
              </w:rPr>
              <w:instrText xml:space="preserve"> PAGEREF _Toc157597693 \h </w:instrText>
            </w:r>
            <w:r w:rsidR="00547C0B">
              <w:rPr>
                <w:noProof/>
                <w:webHidden/>
              </w:rPr>
            </w:r>
            <w:r w:rsidR="00547C0B">
              <w:rPr>
                <w:noProof/>
                <w:webHidden/>
              </w:rPr>
              <w:fldChar w:fldCharType="separate"/>
            </w:r>
            <w:r>
              <w:rPr>
                <w:noProof/>
                <w:webHidden/>
              </w:rPr>
              <w:t>5</w:t>
            </w:r>
            <w:r w:rsidR="00547C0B">
              <w:rPr>
                <w:noProof/>
                <w:webHidden/>
              </w:rPr>
              <w:fldChar w:fldCharType="end"/>
            </w:r>
          </w:hyperlink>
        </w:p>
        <w:p w14:paraId="4DD1546D" w14:textId="08CC425C" w:rsidR="00547C0B" w:rsidRDefault="00F43668">
          <w:pPr>
            <w:pStyle w:val="Obsah2"/>
            <w:tabs>
              <w:tab w:val="right" w:leader="dot" w:pos="8778"/>
            </w:tabs>
            <w:rPr>
              <w:noProof/>
              <w:kern w:val="2"/>
              <w:sz w:val="22"/>
              <w14:ligatures w14:val="standardContextual"/>
            </w:rPr>
          </w:pPr>
          <w:hyperlink w:anchor="_Toc157597694" w:history="1">
            <w:r w:rsidR="00547C0B" w:rsidRPr="00EE338E">
              <w:rPr>
                <w:rStyle w:val="Hypertextovodkaz"/>
                <w:noProof/>
              </w:rPr>
              <w:t>2.3. Vedení kabeláže</w:t>
            </w:r>
            <w:r w:rsidR="00547C0B">
              <w:rPr>
                <w:noProof/>
                <w:webHidden/>
              </w:rPr>
              <w:tab/>
            </w:r>
            <w:r w:rsidR="00547C0B">
              <w:rPr>
                <w:noProof/>
                <w:webHidden/>
              </w:rPr>
              <w:fldChar w:fldCharType="begin"/>
            </w:r>
            <w:r w:rsidR="00547C0B">
              <w:rPr>
                <w:noProof/>
                <w:webHidden/>
              </w:rPr>
              <w:instrText xml:space="preserve"> PAGEREF _Toc157597694 \h </w:instrText>
            </w:r>
            <w:r w:rsidR="00547C0B">
              <w:rPr>
                <w:noProof/>
                <w:webHidden/>
              </w:rPr>
            </w:r>
            <w:r w:rsidR="00547C0B">
              <w:rPr>
                <w:noProof/>
                <w:webHidden/>
              </w:rPr>
              <w:fldChar w:fldCharType="separate"/>
            </w:r>
            <w:r>
              <w:rPr>
                <w:noProof/>
                <w:webHidden/>
              </w:rPr>
              <w:t>6</w:t>
            </w:r>
            <w:r w:rsidR="00547C0B">
              <w:rPr>
                <w:noProof/>
                <w:webHidden/>
              </w:rPr>
              <w:fldChar w:fldCharType="end"/>
            </w:r>
          </w:hyperlink>
        </w:p>
        <w:p w14:paraId="72A0B695" w14:textId="56D715A3" w:rsidR="00547C0B" w:rsidRDefault="00F43668">
          <w:pPr>
            <w:pStyle w:val="Obsah2"/>
            <w:tabs>
              <w:tab w:val="right" w:leader="dot" w:pos="8778"/>
            </w:tabs>
            <w:rPr>
              <w:noProof/>
              <w:kern w:val="2"/>
              <w:sz w:val="22"/>
              <w14:ligatures w14:val="standardContextual"/>
            </w:rPr>
          </w:pPr>
          <w:hyperlink w:anchor="_Toc157597695" w:history="1">
            <w:r w:rsidR="00547C0B" w:rsidRPr="00EE338E">
              <w:rPr>
                <w:rStyle w:val="Hypertextovodkaz"/>
                <w:noProof/>
              </w:rPr>
              <w:t>2.4. Krabice, rozvaděče</w:t>
            </w:r>
            <w:r w:rsidR="00547C0B">
              <w:rPr>
                <w:noProof/>
                <w:webHidden/>
              </w:rPr>
              <w:tab/>
            </w:r>
            <w:r w:rsidR="00547C0B">
              <w:rPr>
                <w:noProof/>
                <w:webHidden/>
              </w:rPr>
              <w:fldChar w:fldCharType="begin"/>
            </w:r>
            <w:r w:rsidR="00547C0B">
              <w:rPr>
                <w:noProof/>
                <w:webHidden/>
              </w:rPr>
              <w:instrText xml:space="preserve"> PAGEREF _Toc157597695 \h </w:instrText>
            </w:r>
            <w:r w:rsidR="00547C0B">
              <w:rPr>
                <w:noProof/>
                <w:webHidden/>
              </w:rPr>
            </w:r>
            <w:r w:rsidR="00547C0B">
              <w:rPr>
                <w:noProof/>
                <w:webHidden/>
              </w:rPr>
              <w:fldChar w:fldCharType="separate"/>
            </w:r>
            <w:r>
              <w:rPr>
                <w:noProof/>
                <w:webHidden/>
              </w:rPr>
              <w:t>8</w:t>
            </w:r>
            <w:r w:rsidR="00547C0B">
              <w:rPr>
                <w:noProof/>
                <w:webHidden/>
              </w:rPr>
              <w:fldChar w:fldCharType="end"/>
            </w:r>
          </w:hyperlink>
        </w:p>
        <w:p w14:paraId="1A895BEE" w14:textId="26B1D9AC" w:rsidR="00547C0B" w:rsidRDefault="00F43668">
          <w:pPr>
            <w:pStyle w:val="Obsah1"/>
            <w:tabs>
              <w:tab w:val="right" w:leader="dot" w:pos="8778"/>
            </w:tabs>
            <w:rPr>
              <w:noProof/>
              <w:kern w:val="2"/>
              <w:sz w:val="22"/>
              <w14:ligatures w14:val="standardContextual"/>
            </w:rPr>
          </w:pPr>
          <w:hyperlink w:anchor="_Toc157597696" w:history="1">
            <w:r w:rsidR="00547C0B" w:rsidRPr="00EE338E">
              <w:rPr>
                <w:rStyle w:val="Hypertextovodkaz"/>
                <w:noProof/>
              </w:rPr>
              <w:t>3. Nosné kabelové systémy</w:t>
            </w:r>
            <w:r w:rsidR="00547C0B">
              <w:rPr>
                <w:noProof/>
                <w:webHidden/>
              </w:rPr>
              <w:tab/>
            </w:r>
            <w:r w:rsidR="00547C0B">
              <w:rPr>
                <w:noProof/>
                <w:webHidden/>
              </w:rPr>
              <w:fldChar w:fldCharType="begin"/>
            </w:r>
            <w:r w:rsidR="00547C0B">
              <w:rPr>
                <w:noProof/>
                <w:webHidden/>
              </w:rPr>
              <w:instrText xml:space="preserve"> PAGEREF _Toc157597696 \h </w:instrText>
            </w:r>
            <w:r w:rsidR="00547C0B">
              <w:rPr>
                <w:noProof/>
                <w:webHidden/>
              </w:rPr>
            </w:r>
            <w:r w:rsidR="00547C0B">
              <w:rPr>
                <w:noProof/>
                <w:webHidden/>
              </w:rPr>
              <w:fldChar w:fldCharType="separate"/>
            </w:r>
            <w:r>
              <w:rPr>
                <w:noProof/>
                <w:webHidden/>
              </w:rPr>
              <w:t>9</w:t>
            </w:r>
            <w:r w:rsidR="00547C0B">
              <w:rPr>
                <w:noProof/>
                <w:webHidden/>
              </w:rPr>
              <w:fldChar w:fldCharType="end"/>
            </w:r>
          </w:hyperlink>
        </w:p>
        <w:p w14:paraId="22987F39" w14:textId="44D47B36" w:rsidR="00547C0B" w:rsidRDefault="00F43668">
          <w:pPr>
            <w:pStyle w:val="Obsah1"/>
            <w:tabs>
              <w:tab w:val="right" w:leader="dot" w:pos="8778"/>
            </w:tabs>
            <w:rPr>
              <w:noProof/>
              <w:kern w:val="2"/>
              <w:sz w:val="22"/>
              <w14:ligatures w14:val="standardContextual"/>
            </w:rPr>
          </w:pPr>
          <w:hyperlink w:anchor="_Toc157597697" w:history="1">
            <w:r w:rsidR="00547C0B" w:rsidRPr="00EE338E">
              <w:rPr>
                <w:rStyle w:val="Hypertextovodkaz"/>
                <w:noProof/>
              </w:rPr>
              <w:t>4. Elektrická požární signalizace – EPS</w:t>
            </w:r>
            <w:r w:rsidR="00547C0B">
              <w:rPr>
                <w:noProof/>
                <w:webHidden/>
              </w:rPr>
              <w:tab/>
            </w:r>
            <w:r w:rsidR="00547C0B">
              <w:rPr>
                <w:noProof/>
                <w:webHidden/>
              </w:rPr>
              <w:fldChar w:fldCharType="begin"/>
            </w:r>
            <w:r w:rsidR="00547C0B">
              <w:rPr>
                <w:noProof/>
                <w:webHidden/>
              </w:rPr>
              <w:instrText xml:space="preserve"> PAGEREF _Toc157597697 \h </w:instrText>
            </w:r>
            <w:r w:rsidR="00547C0B">
              <w:rPr>
                <w:noProof/>
                <w:webHidden/>
              </w:rPr>
            </w:r>
            <w:r w:rsidR="00547C0B">
              <w:rPr>
                <w:noProof/>
                <w:webHidden/>
              </w:rPr>
              <w:fldChar w:fldCharType="separate"/>
            </w:r>
            <w:r>
              <w:rPr>
                <w:noProof/>
                <w:webHidden/>
              </w:rPr>
              <w:t>9</w:t>
            </w:r>
            <w:r w:rsidR="00547C0B">
              <w:rPr>
                <w:noProof/>
                <w:webHidden/>
              </w:rPr>
              <w:fldChar w:fldCharType="end"/>
            </w:r>
          </w:hyperlink>
        </w:p>
        <w:p w14:paraId="4F55654E" w14:textId="3B20C5D1" w:rsidR="00547C0B" w:rsidRDefault="00F43668">
          <w:pPr>
            <w:pStyle w:val="Obsah2"/>
            <w:tabs>
              <w:tab w:val="right" w:leader="dot" w:pos="8778"/>
            </w:tabs>
            <w:rPr>
              <w:noProof/>
              <w:kern w:val="2"/>
              <w:sz w:val="22"/>
              <w14:ligatures w14:val="standardContextual"/>
            </w:rPr>
          </w:pPr>
          <w:hyperlink w:anchor="_Toc157597698" w:history="1">
            <w:r w:rsidR="00547C0B" w:rsidRPr="00EE338E">
              <w:rPr>
                <w:rStyle w:val="Hypertextovodkaz"/>
                <w:noProof/>
              </w:rPr>
              <w:t>4.1. Popis použitých prvků EPS</w:t>
            </w:r>
            <w:r w:rsidR="00547C0B">
              <w:rPr>
                <w:noProof/>
                <w:webHidden/>
              </w:rPr>
              <w:tab/>
            </w:r>
            <w:r w:rsidR="00547C0B">
              <w:rPr>
                <w:noProof/>
                <w:webHidden/>
              </w:rPr>
              <w:fldChar w:fldCharType="begin"/>
            </w:r>
            <w:r w:rsidR="00547C0B">
              <w:rPr>
                <w:noProof/>
                <w:webHidden/>
              </w:rPr>
              <w:instrText xml:space="preserve"> PAGEREF _Toc157597698 \h </w:instrText>
            </w:r>
            <w:r w:rsidR="00547C0B">
              <w:rPr>
                <w:noProof/>
                <w:webHidden/>
              </w:rPr>
            </w:r>
            <w:r w:rsidR="00547C0B">
              <w:rPr>
                <w:noProof/>
                <w:webHidden/>
              </w:rPr>
              <w:fldChar w:fldCharType="separate"/>
            </w:r>
            <w:r>
              <w:rPr>
                <w:noProof/>
                <w:webHidden/>
              </w:rPr>
              <w:t>10</w:t>
            </w:r>
            <w:r w:rsidR="00547C0B">
              <w:rPr>
                <w:noProof/>
                <w:webHidden/>
              </w:rPr>
              <w:fldChar w:fldCharType="end"/>
            </w:r>
          </w:hyperlink>
        </w:p>
        <w:p w14:paraId="1A1C32A3" w14:textId="1FC993A3" w:rsidR="00547C0B" w:rsidRDefault="00F43668">
          <w:pPr>
            <w:pStyle w:val="Obsah3"/>
            <w:rPr>
              <w:noProof/>
              <w:kern w:val="2"/>
              <w:sz w:val="22"/>
              <w14:ligatures w14:val="standardContextual"/>
            </w:rPr>
          </w:pPr>
          <w:hyperlink w:anchor="_Toc157597699" w:history="1">
            <w:r w:rsidR="00547C0B" w:rsidRPr="00EE338E">
              <w:rPr>
                <w:rStyle w:val="Hypertextovodkaz"/>
                <w:noProof/>
              </w:rPr>
              <w:t>4.1.1. Ústředna EPS - stávající</w:t>
            </w:r>
            <w:r w:rsidR="00547C0B">
              <w:rPr>
                <w:noProof/>
                <w:webHidden/>
              </w:rPr>
              <w:tab/>
            </w:r>
            <w:r w:rsidR="00547C0B">
              <w:rPr>
                <w:noProof/>
                <w:webHidden/>
              </w:rPr>
              <w:fldChar w:fldCharType="begin"/>
            </w:r>
            <w:r w:rsidR="00547C0B">
              <w:rPr>
                <w:noProof/>
                <w:webHidden/>
              </w:rPr>
              <w:instrText xml:space="preserve"> PAGEREF _Toc157597699 \h </w:instrText>
            </w:r>
            <w:r w:rsidR="00547C0B">
              <w:rPr>
                <w:noProof/>
                <w:webHidden/>
              </w:rPr>
            </w:r>
            <w:r w:rsidR="00547C0B">
              <w:rPr>
                <w:noProof/>
                <w:webHidden/>
              </w:rPr>
              <w:fldChar w:fldCharType="separate"/>
            </w:r>
            <w:r>
              <w:rPr>
                <w:noProof/>
                <w:webHidden/>
              </w:rPr>
              <w:t>10</w:t>
            </w:r>
            <w:r w:rsidR="00547C0B">
              <w:rPr>
                <w:noProof/>
                <w:webHidden/>
              </w:rPr>
              <w:fldChar w:fldCharType="end"/>
            </w:r>
          </w:hyperlink>
        </w:p>
        <w:p w14:paraId="46CF4DC3" w14:textId="7359A77B" w:rsidR="00547C0B" w:rsidRDefault="00F43668">
          <w:pPr>
            <w:pStyle w:val="Obsah3"/>
            <w:rPr>
              <w:noProof/>
              <w:kern w:val="2"/>
              <w:sz w:val="22"/>
              <w14:ligatures w14:val="standardContextual"/>
            </w:rPr>
          </w:pPr>
          <w:hyperlink w:anchor="_Toc157597700" w:history="1">
            <w:r w:rsidR="00547C0B" w:rsidRPr="00EE338E">
              <w:rPr>
                <w:rStyle w:val="Hypertextovodkaz"/>
                <w:noProof/>
              </w:rPr>
              <w:t>4.1.2. Paralelní ovládací a zobrazovací tablo - stávající</w:t>
            </w:r>
            <w:r w:rsidR="00547C0B">
              <w:rPr>
                <w:noProof/>
                <w:webHidden/>
              </w:rPr>
              <w:tab/>
            </w:r>
            <w:r w:rsidR="00547C0B">
              <w:rPr>
                <w:noProof/>
                <w:webHidden/>
              </w:rPr>
              <w:fldChar w:fldCharType="begin"/>
            </w:r>
            <w:r w:rsidR="00547C0B">
              <w:rPr>
                <w:noProof/>
                <w:webHidden/>
              </w:rPr>
              <w:instrText xml:space="preserve"> PAGEREF _Toc157597700 \h </w:instrText>
            </w:r>
            <w:r w:rsidR="00547C0B">
              <w:rPr>
                <w:noProof/>
                <w:webHidden/>
              </w:rPr>
            </w:r>
            <w:r w:rsidR="00547C0B">
              <w:rPr>
                <w:noProof/>
                <w:webHidden/>
              </w:rPr>
              <w:fldChar w:fldCharType="separate"/>
            </w:r>
            <w:r>
              <w:rPr>
                <w:noProof/>
                <w:webHidden/>
              </w:rPr>
              <w:t>11</w:t>
            </w:r>
            <w:r w:rsidR="00547C0B">
              <w:rPr>
                <w:noProof/>
                <w:webHidden/>
              </w:rPr>
              <w:fldChar w:fldCharType="end"/>
            </w:r>
          </w:hyperlink>
        </w:p>
        <w:p w14:paraId="19E714AC" w14:textId="782A4767" w:rsidR="00547C0B" w:rsidRDefault="00F43668">
          <w:pPr>
            <w:pStyle w:val="Obsah3"/>
            <w:rPr>
              <w:noProof/>
              <w:kern w:val="2"/>
              <w:sz w:val="22"/>
              <w14:ligatures w14:val="standardContextual"/>
            </w:rPr>
          </w:pPr>
          <w:hyperlink w:anchor="_Toc157597701" w:history="1">
            <w:r w:rsidR="00547C0B" w:rsidRPr="00EE338E">
              <w:rPr>
                <w:rStyle w:val="Hypertextovodkaz"/>
                <w:noProof/>
              </w:rPr>
              <w:t>4.1.3. Hlásiče</w:t>
            </w:r>
            <w:r w:rsidR="00547C0B">
              <w:rPr>
                <w:noProof/>
                <w:webHidden/>
              </w:rPr>
              <w:tab/>
            </w:r>
            <w:r w:rsidR="00547C0B">
              <w:rPr>
                <w:noProof/>
                <w:webHidden/>
              </w:rPr>
              <w:fldChar w:fldCharType="begin"/>
            </w:r>
            <w:r w:rsidR="00547C0B">
              <w:rPr>
                <w:noProof/>
                <w:webHidden/>
              </w:rPr>
              <w:instrText xml:space="preserve"> PAGEREF _Toc157597701 \h </w:instrText>
            </w:r>
            <w:r w:rsidR="00547C0B">
              <w:rPr>
                <w:noProof/>
                <w:webHidden/>
              </w:rPr>
            </w:r>
            <w:r w:rsidR="00547C0B">
              <w:rPr>
                <w:noProof/>
                <w:webHidden/>
              </w:rPr>
              <w:fldChar w:fldCharType="separate"/>
            </w:r>
            <w:r>
              <w:rPr>
                <w:noProof/>
                <w:webHidden/>
              </w:rPr>
              <w:t>11</w:t>
            </w:r>
            <w:r w:rsidR="00547C0B">
              <w:rPr>
                <w:noProof/>
                <w:webHidden/>
              </w:rPr>
              <w:fldChar w:fldCharType="end"/>
            </w:r>
          </w:hyperlink>
        </w:p>
        <w:p w14:paraId="5110D45D" w14:textId="333132B9" w:rsidR="00547C0B" w:rsidRDefault="00F43668">
          <w:pPr>
            <w:pStyle w:val="Obsah3"/>
            <w:rPr>
              <w:noProof/>
              <w:kern w:val="2"/>
              <w:sz w:val="22"/>
              <w14:ligatures w14:val="standardContextual"/>
            </w:rPr>
          </w:pPr>
          <w:hyperlink w:anchor="_Toc157597702" w:history="1">
            <w:r w:rsidR="00547C0B" w:rsidRPr="00EE338E">
              <w:rPr>
                <w:rStyle w:val="Hypertextovodkaz"/>
                <w:noProof/>
              </w:rPr>
              <w:t>4.1.4. Poplachové houkačky</w:t>
            </w:r>
            <w:r w:rsidR="00547C0B">
              <w:rPr>
                <w:noProof/>
                <w:webHidden/>
              </w:rPr>
              <w:tab/>
            </w:r>
            <w:r w:rsidR="00547C0B">
              <w:rPr>
                <w:noProof/>
                <w:webHidden/>
              </w:rPr>
              <w:fldChar w:fldCharType="begin"/>
            </w:r>
            <w:r w:rsidR="00547C0B">
              <w:rPr>
                <w:noProof/>
                <w:webHidden/>
              </w:rPr>
              <w:instrText xml:space="preserve"> PAGEREF _Toc157597702 \h </w:instrText>
            </w:r>
            <w:r w:rsidR="00547C0B">
              <w:rPr>
                <w:noProof/>
                <w:webHidden/>
              </w:rPr>
            </w:r>
            <w:r w:rsidR="00547C0B">
              <w:rPr>
                <w:noProof/>
                <w:webHidden/>
              </w:rPr>
              <w:fldChar w:fldCharType="separate"/>
            </w:r>
            <w:r>
              <w:rPr>
                <w:noProof/>
                <w:webHidden/>
              </w:rPr>
              <w:t>12</w:t>
            </w:r>
            <w:r w:rsidR="00547C0B">
              <w:rPr>
                <w:noProof/>
                <w:webHidden/>
              </w:rPr>
              <w:fldChar w:fldCharType="end"/>
            </w:r>
          </w:hyperlink>
        </w:p>
        <w:p w14:paraId="0DAFD160" w14:textId="4E2B7DEC" w:rsidR="00547C0B" w:rsidRDefault="00F43668">
          <w:pPr>
            <w:pStyle w:val="Obsah3"/>
            <w:rPr>
              <w:noProof/>
              <w:kern w:val="2"/>
              <w:sz w:val="22"/>
              <w14:ligatures w14:val="standardContextual"/>
            </w:rPr>
          </w:pPr>
          <w:hyperlink w:anchor="_Toc157597703" w:history="1">
            <w:r w:rsidR="00547C0B" w:rsidRPr="00EE338E">
              <w:rPr>
                <w:rStyle w:val="Hypertextovodkaz"/>
                <w:noProof/>
              </w:rPr>
              <w:t>4.1.5. Vstupně výstupní moduly</w:t>
            </w:r>
            <w:r w:rsidR="00547C0B">
              <w:rPr>
                <w:noProof/>
                <w:webHidden/>
              </w:rPr>
              <w:tab/>
            </w:r>
            <w:r w:rsidR="00547C0B">
              <w:rPr>
                <w:noProof/>
                <w:webHidden/>
              </w:rPr>
              <w:fldChar w:fldCharType="begin"/>
            </w:r>
            <w:r w:rsidR="00547C0B">
              <w:rPr>
                <w:noProof/>
                <w:webHidden/>
              </w:rPr>
              <w:instrText xml:space="preserve"> PAGEREF _Toc157597703 \h </w:instrText>
            </w:r>
            <w:r w:rsidR="00547C0B">
              <w:rPr>
                <w:noProof/>
                <w:webHidden/>
              </w:rPr>
            </w:r>
            <w:r w:rsidR="00547C0B">
              <w:rPr>
                <w:noProof/>
                <w:webHidden/>
              </w:rPr>
              <w:fldChar w:fldCharType="separate"/>
            </w:r>
            <w:r>
              <w:rPr>
                <w:noProof/>
                <w:webHidden/>
              </w:rPr>
              <w:t>12</w:t>
            </w:r>
            <w:r w:rsidR="00547C0B">
              <w:rPr>
                <w:noProof/>
                <w:webHidden/>
              </w:rPr>
              <w:fldChar w:fldCharType="end"/>
            </w:r>
          </w:hyperlink>
        </w:p>
        <w:p w14:paraId="2CFFFE55" w14:textId="6241E468" w:rsidR="00547C0B" w:rsidRDefault="00F43668">
          <w:pPr>
            <w:pStyle w:val="Obsah2"/>
            <w:tabs>
              <w:tab w:val="right" w:leader="dot" w:pos="8778"/>
            </w:tabs>
            <w:rPr>
              <w:noProof/>
              <w:kern w:val="2"/>
              <w:sz w:val="22"/>
              <w14:ligatures w14:val="standardContextual"/>
            </w:rPr>
          </w:pPr>
          <w:hyperlink w:anchor="_Toc157597704" w:history="1">
            <w:r w:rsidR="00547C0B" w:rsidRPr="00EE338E">
              <w:rPr>
                <w:rStyle w:val="Hypertextovodkaz"/>
                <w:noProof/>
              </w:rPr>
              <w:t>4.2. Umístění prvků – úpravy ve stávající instalaci</w:t>
            </w:r>
            <w:r w:rsidR="00547C0B">
              <w:rPr>
                <w:noProof/>
                <w:webHidden/>
              </w:rPr>
              <w:tab/>
            </w:r>
            <w:r w:rsidR="00547C0B">
              <w:rPr>
                <w:noProof/>
                <w:webHidden/>
              </w:rPr>
              <w:fldChar w:fldCharType="begin"/>
            </w:r>
            <w:r w:rsidR="00547C0B">
              <w:rPr>
                <w:noProof/>
                <w:webHidden/>
              </w:rPr>
              <w:instrText xml:space="preserve"> PAGEREF _Toc157597704 \h </w:instrText>
            </w:r>
            <w:r w:rsidR="00547C0B">
              <w:rPr>
                <w:noProof/>
                <w:webHidden/>
              </w:rPr>
            </w:r>
            <w:r w:rsidR="00547C0B">
              <w:rPr>
                <w:noProof/>
                <w:webHidden/>
              </w:rPr>
              <w:fldChar w:fldCharType="separate"/>
            </w:r>
            <w:r>
              <w:rPr>
                <w:noProof/>
                <w:webHidden/>
              </w:rPr>
              <w:t>14</w:t>
            </w:r>
            <w:r w:rsidR="00547C0B">
              <w:rPr>
                <w:noProof/>
                <w:webHidden/>
              </w:rPr>
              <w:fldChar w:fldCharType="end"/>
            </w:r>
          </w:hyperlink>
        </w:p>
        <w:p w14:paraId="73CCCE07" w14:textId="17DFCFF3" w:rsidR="00547C0B" w:rsidRDefault="00F43668">
          <w:pPr>
            <w:pStyle w:val="Obsah2"/>
            <w:tabs>
              <w:tab w:val="right" w:leader="dot" w:pos="8778"/>
            </w:tabs>
            <w:rPr>
              <w:noProof/>
              <w:kern w:val="2"/>
              <w:sz w:val="22"/>
              <w14:ligatures w14:val="standardContextual"/>
            </w:rPr>
          </w:pPr>
          <w:hyperlink w:anchor="_Toc157597705" w:history="1">
            <w:r w:rsidR="00547C0B" w:rsidRPr="00EE338E">
              <w:rPr>
                <w:rStyle w:val="Hypertextovodkaz"/>
                <w:noProof/>
              </w:rPr>
              <w:t>4.3. Signalizace poplachu</w:t>
            </w:r>
            <w:r w:rsidR="00547C0B">
              <w:rPr>
                <w:noProof/>
                <w:webHidden/>
              </w:rPr>
              <w:tab/>
            </w:r>
            <w:r w:rsidR="00547C0B">
              <w:rPr>
                <w:noProof/>
                <w:webHidden/>
              </w:rPr>
              <w:fldChar w:fldCharType="begin"/>
            </w:r>
            <w:r w:rsidR="00547C0B">
              <w:rPr>
                <w:noProof/>
                <w:webHidden/>
              </w:rPr>
              <w:instrText xml:space="preserve"> PAGEREF _Toc157597705 \h </w:instrText>
            </w:r>
            <w:r w:rsidR="00547C0B">
              <w:rPr>
                <w:noProof/>
                <w:webHidden/>
              </w:rPr>
            </w:r>
            <w:r w:rsidR="00547C0B">
              <w:rPr>
                <w:noProof/>
                <w:webHidden/>
              </w:rPr>
              <w:fldChar w:fldCharType="separate"/>
            </w:r>
            <w:r>
              <w:rPr>
                <w:noProof/>
                <w:webHidden/>
              </w:rPr>
              <w:t>16</w:t>
            </w:r>
            <w:r w:rsidR="00547C0B">
              <w:rPr>
                <w:noProof/>
                <w:webHidden/>
              </w:rPr>
              <w:fldChar w:fldCharType="end"/>
            </w:r>
          </w:hyperlink>
        </w:p>
        <w:p w14:paraId="1308E9DE" w14:textId="320F8B75" w:rsidR="00547C0B" w:rsidRDefault="00F43668">
          <w:pPr>
            <w:pStyle w:val="Obsah2"/>
            <w:tabs>
              <w:tab w:val="right" w:leader="dot" w:pos="8778"/>
            </w:tabs>
            <w:rPr>
              <w:noProof/>
              <w:kern w:val="2"/>
              <w:sz w:val="22"/>
              <w14:ligatures w14:val="standardContextual"/>
            </w:rPr>
          </w:pPr>
          <w:hyperlink w:anchor="_Toc157597706" w:history="1">
            <w:r w:rsidR="00547C0B" w:rsidRPr="00EE338E">
              <w:rPr>
                <w:rStyle w:val="Hypertextovodkaz"/>
                <w:noProof/>
              </w:rPr>
              <w:t>4.4. Návaznosti při vyhlášení poplachu - stávající</w:t>
            </w:r>
            <w:r w:rsidR="00547C0B">
              <w:rPr>
                <w:noProof/>
                <w:webHidden/>
              </w:rPr>
              <w:tab/>
            </w:r>
            <w:r w:rsidR="00547C0B">
              <w:rPr>
                <w:noProof/>
                <w:webHidden/>
              </w:rPr>
              <w:fldChar w:fldCharType="begin"/>
            </w:r>
            <w:r w:rsidR="00547C0B">
              <w:rPr>
                <w:noProof/>
                <w:webHidden/>
              </w:rPr>
              <w:instrText xml:space="preserve"> PAGEREF _Toc157597706 \h </w:instrText>
            </w:r>
            <w:r w:rsidR="00547C0B">
              <w:rPr>
                <w:noProof/>
                <w:webHidden/>
              </w:rPr>
            </w:r>
            <w:r w:rsidR="00547C0B">
              <w:rPr>
                <w:noProof/>
                <w:webHidden/>
              </w:rPr>
              <w:fldChar w:fldCharType="separate"/>
            </w:r>
            <w:r>
              <w:rPr>
                <w:noProof/>
                <w:webHidden/>
              </w:rPr>
              <w:t>16</w:t>
            </w:r>
            <w:r w:rsidR="00547C0B">
              <w:rPr>
                <w:noProof/>
                <w:webHidden/>
              </w:rPr>
              <w:fldChar w:fldCharType="end"/>
            </w:r>
          </w:hyperlink>
        </w:p>
        <w:p w14:paraId="58009EEC" w14:textId="74D34967" w:rsidR="00547C0B" w:rsidRDefault="00F43668">
          <w:pPr>
            <w:pStyle w:val="Obsah2"/>
            <w:tabs>
              <w:tab w:val="right" w:leader="dot" w:pos="8778"/>
            </w:tabs>
            <w:rPr>
              <w:noProof/>
              <w:kern w:val="2"/>
              <w:sz w:val="22"/>
              <w14:ligatures w14:val="standardContextual"/>
            </w:rPr>
          </w:pPr>
          <w:hyperlink w:anchor="_Toc157597707" w:history="1">
            <w:r w:rsidR="00547C0B" w:rsidRPr="00EE338E">
              <w:rPr>
                <w:rStyle w:val="Hypertextovodkaz"/>
                <w:noProof/>
              </w:rPr>
              <w:t>4.5. Monitorovaná zařízení systémem EPS - upravovaná</w:t>
            </w:r>
            <w:r w:rsidR="00547C0B">
              <w:rPr>
                <w:noProof/>
                <w:webHidden/>
              </w:rPr>
              <w:tab/>
            </w:r>
            <w:r w:rsidR="00547C0B">
              <w:rPr>
                <w:noProof/>
                <w:webHidden/>
              </w:rPr>
              <w:fldChar w:fldCharType="begin"/>
            </w:r>
            <w:r w:rsidR="00547C0B">
              <w:rPr>
                <w:noProof/>
                <w:webHidden/>
              </w:rPr>
              <w:instrText xml:space="preserve"> PAGEREF _Toc157597707 \h </w:instrText>
            </w:r>
            <w:r w:rsidR="00547C0B">
              <w:rPr>
                <w:noProof/>
                <w:webHidden/>
              </w:rPr>
            </w:r>
            <w:r w:rsidR="00547C0B">
              <w:rPr>
                <w:noProof/>
                <w:webHidden/>
              </w:rPr>
              <w:fldChar w:fldCharType="separate"/>
            </w:r>
            <w:r>
              <w:rPr>
                <w:noProof/>
                <w:webHidden/>
              </w:rPr>
              <w:t>18</w:t>
            </w:r>
            <w:r w:rsidR="00547C0B">
              <w:rPr>
                <w:noProof/>
                <w:webHidden/>
              </w:rPr>
              <w:fldChar w:fldCharType="end"/>
            </w:r>
          </w:hyperlink>
        </w:p>
        <w:p w14:paraId="2ADDA332" w14:textId="59E79314" w:rsidR="00547C0B" w:rsidRDefault="00F43668">
          <w:pPr>
            <w:pStyle w:val="Obsah2"/>
            <w:tabs>
              <w:tab w:val="right" w:leader="dot" w:pos="8778"/>
            </w:tabs>
            <w:rPr>
              <w:noProof/>
              <w:kern w:val="2"/>
              <w:sz w:val="22"/>
              <w14:ligatures w14:val="standardContextual"/>
            </w:rPr>
          </w:pPr>
          <w:hyperlink w:anchor="_Toc157597708" w:history="1">
            <w:r w:rsidR="00547C0B" w:rsidRPr="00EE338E">
              <w:rPr>
                <w:rStyle w:val="Hypertextovodkaz"/>
                <w:noProof/>
              </w:rPr>
              <w:t>4.6. Dálkový přenos</w:t>
            </w:r>
            <w:r w:rsidR="00547C0B">
              <w:rPr>
                <w:noProof/>
                <w:webHidden/>
              </w:rPr>
              <w:tab/>
            </w:r>
            <w:r w:rsidR="00547C0B">
              <w:rPr>
                <w:noProof/>
                <w:webHidden/>
              </w:rPr>
              <w:fldChar w:fldCharType="begin"/>
            </w:r>
            <w:r w:rsidR="00547C0B">
              <w:rPr>
                <w:noProof/>
                <w:webHidden/>
              </w:rPr>
              <w:instrText xml:space="preserve"> PAGEREF _Toc157597708 \h </w:instrText>
            </w:r>
            <w:r w:rsidR="00547C0B">
              <w:rPr>
                <w:noProof/>
                <w:webHidden/>
              </w:rPr>
            </w:r>
            <w:r w:rsidR="00547C0B">
              <w:rPr>
                <w:noProof/>
                <w:webHidden/>
              </w:rPr>
              <w:fldChar w:fldCharType="separate"/>
            </w:r>
            <w:r>
              <w:rPr>
                <w:noProof/>
                <w:webHidden/>
              </w:rPr>
              <w:t>18</w:t>
            </w:r>
            <w:r w:rsidR="00547C0B">
              <w:rPr>
                <w:noProof/>
                <w:webHidden/>
              </w:rPr>
              <w:fldChar w:fldCharType="end"/>
            </w:r>
          </w:hyperlink>
        </w:p>
        <w:p w14:paraId="13CA7861" w14:textId="06117598" w:rsidR="00547C0B" w:rsidRDefault="00F43668">
          <w:pPr>
            <w:pStyle w:val="Obsah2"/>
            <w:tabs>
              <w:tab w:val="right" w:leader="dot" w:pos="8778"/>
            </w:tabs>
            <w:rPr>
              <w:noProof/>
              <w:kern w:val="2"/>
              <w:sz w:val="22"/>
              <w14:ligatures w14:val="standardContextual"/>
            </w:rPr>
          </w:pPr>
          <w:hyperlink w:anchor="_Toc157597709" w:history="1">
            <w:r w:rsidR="00547C0B" w:rsidRPr="00EE338E">
              <w:rPr>
                <w:rStyle w:val="Hypertextovodkaz"/>
                <w:noProof/>
              </w:rPr>
              <w:t>4.7. Postupy řízení</w:t>
            </w:r>
            <w:r w:rsidR="00547C0B">
              <w:rPr>
                <w:noProof/>
                <w:webHidden/>
              </w:rPr>
              <w:tab/>
            </w:r>
            <w:r w:rsidR="00547C0B">
              <w:rPr>
                <w:noProof/>
                <w:webHidden/>
              </w:rPr>
              <w:fldChar w:fldCharType="begin"/>
            </w:r>
            <w:r w:rsidR="00547C0B">
              <w:rPr>
                <w:noProof/>
                <w:webHidden/>
              </w:rPr>
              <w:instrText xml:space="preserve"> PAGEREF _Toc157597709 \h </w:instrText>
            </w:r>
            <w:r w:rsidR="00547C0B">
              <w:rPr>
                <w:noProof/>
                <w:webHidden/>
              </w:rPr>
            </w:r>
            <w:r w:rsidR="00547C0B">
              <w:rPr>
                <w:noProof/>
                <w:webHidden/>
              </w:rPr>
              <w:fldChar w:fldCharType="separate"/>
            </w:r>
            <w:r>
              <w:rPr>
                <w:noProof/>
                <w:webHidden/>
              </w:rPr>
              <w:t>18</w:t>
            </w:r>
            <w:r w:rsidR="00547C0B">
              <w:rPr>
                <w:noProof/>
                <w:webHidden/>
              </w:rPr>
              <w:fldChar w:fldCharType="end"/>
            </w:r>
          </w:hyperlink>
        </w:p>
        <w:p w14:paraId="5978D217" w14:textId="2FBDB07F" w:rsidR="00547C0B" w:rsidRDefault="00F43668">
          <w:pPr>
            <w:pStyle w:val="Obsah2"/>
            <w:tabs>
              <w:tab w:val="right" w:leader="dot" w:pos="8778"/>
            </w:tabs>
            <w:rPr>
              <w:noProof/>
              <w:kern w:val="2"/>
              <w:sz w:val="22"/>
              <w14:ligatures w14:val="standardContextual"/>
            </w:rPr>
          </w:pPr>
          <w:hyperlink w:anchor="_Toc157597710" w:history="1">
            <w:r w:rsidR="00547C0B" w:rsidRPr="00EE338E">
              <w:rPr>
                <w:rStyle w:val="Hypertextovodkaz"/>
                <w:noProof/>
              </w:rPr>
              <w:t>4.8. Napájení</w:t>
            </w:r>
            <w:r w:rsidR="00547C0B">
              <w:rPr>
                <w:noProof/>
                <w:webHidden/>
              </w:rPr>
              <w:tab/>
            </w:r>
            <w:r w:rsidR="00547C0B">
              <w:rPr>
                <w:noProof/>
                <w:webHidden/>
              </w:rPr>
              <w:fldChar w:fldCharType="begin"/>
            </w:r>
            <w:r w:rsidR="00547C0B">
              <w:rPr>
                <w:noProof/>
                <w:webHidden/>
              </w:rPr>
              <w:instrText xml:space="preserve"> PAGEREF _Toc157597710 \h </w:instrText>
            </w:r>
            <w:r w:rsidR="00547C0B">
              <w:rPr>
                <w:noProof/>
                <w:webHidden/>
              </w:rPr>
            </w:r>
            <w:r w:rsidR="00547C0B">
              <w:rPr>
                <w:noProof/>
                <w:webHidden/>
              </w:rPr>
              <w:fldChar w:fldCharType="separate"/>
            </w:r>
            <w:r>
              <w:rPr>
                <w:noProof/>
                <w:webHidden/>
              </w:rPr>
              <w:t>18</w:t>
            </w:r>
            <w:r w:rsidR="00547C0B">
              <w:rPr>
                <w:noProof/>
                <w:webHidden/>
              </w:rPr>
              <w:fldChar w:fldCharType="end"/>
            </w:r>
          </w:hyperlink>
        </w:p>
        <w:p w14:paraId="0B20A6AF" w14:textId="083D134C" w:rsidR="00547C0B" w:rsidRDefault="00F43668">
          <w:pPr>
            <w:pStyle w:val="Obsah2"/>
            <w:tabs>
              <w:tab w:val="right" w:leader="dot" w:pos="8778"/>
            </w:tabs>
            <w:rPr>
              <w:noProof/>
              <w:kern w:val="2"/>
              <w:sz w:val="22"/>
              <w14:ligatures w14:val="standardContextual"/>
            </w:rPr>
          </w:pPr>
          <w:hyperlink w:anchor="_Toc157597711" w:history="1">
            <w:r w:rsidR="00547C0B" w:rsidRPr="00EE338E">
              <w:rPr>
                <w:rStyle w:val="Hypertextovodkaz"/>
                <w:noProof/>
              </w:rPr>
              <w:t>4.9. Kabeláž</w:t>
            </w:r>
            <w:r w:rsidR="00547C0B">
              <w:rPr>
                <w:noProof/>
                <w:webHidden/>
              </w:rPr>
              <w:tab/>
            </w:r>
            <w:r w:rsidR="00547C0B">
              <w:rPr>
                <w:noProof/>
                <w:webHidden/>
              </w:rPr>
              <w:fldChar w:fldCharType="begin"/>
            </w:r>
            <w:r w:rsidR="00547C0B">
              <w:rPr>
                <w:noProof/>
                <w:webHidden/>
              </w:rPr>
              <w:instrText xml:space="preserve"> PAGEREF _Toc157597711 \h </w:instrText>
            </w:r>
            <w:r w:rsidR="00547C0B">
              <w:rPr>
                <w:noProof/>
                <w:webHidden/>
              </w:rPr>
            </w:r>
            <w:r w:rsidR="00547C0B">
              <w:rPr>
                <w:noProof/>
                <w:webHidden/>
              </w:rPr>
              <w:fldChar w:fldCharType="separate"/>
            </w:r>
            <w:r>
              <w:rPr>
                <w:noProof/>
                <w:webHidden/>
              </w:rPr>
              <w:t>18</w:t>
            </w:r>
            <w:r w:rsidR="00547C0B">
              <w:rPr>
                <w:noProof/>
                <w:webHidden/>
              </w:rPr>
              <w:fldChar w:fldCharType="end"/>
            </w:r>
          </w:hyperlink>
        </w:p>
        <w:p w14:paraId="7EA73161" w14:textId="4323F8EE" w:rsidR="00547C0B" w:rsidRDefault="00F43668">
          <w:pPr>
            <w:pStyle w:val="Obsah2"/>
            <w:tabs>
              <w:tab w:val="right" w:leader="dot" w:pos="8778"/>
            </w:tabs>
            <w:rPr>
              <w:noProof/>
              <w:kern w:val="2"/>
              <w:sz w:val="22"/>
              <w14:ligatures w14:val="standardContextual"/>
            </w:rPr>
          </w:pPr>
          <w:hyperlink w:anchor="_Toc157597712" w:history="1">
            <w:r w:rsidR="00547C0B" w:rsidRPr="00EE338E">
              <w:rPr>
                <w:rStyle w:val="Hypertextovodkaz"/>
                <w:noProof/>
              </w:rPr>
              <w:t>4.10. Návaznosti, připravenost</w:t>
            </w:r>
            <w:r w:rsidR="00547C0B">
              <w:rPr>
                <w:noProof/>
                <w:webHidden/>
              </w:rPr>
              <w:tab/>
            </w:r>
            <w:r w:rsidR="00547C0B">
              <w:rPr>
                <w:noProof/>
                <w:webHidden/>
              </w:rPr>
              <w:fldChar w:fldCharType="begin"/>
            </w:r>
            <w:r w:rsidR="00547C0B">
              <w:rPr>
                <w:noProof/>
                <w:webHidden/>
              </w:rPr>
              <w:instrText xml:space="preserve"> PAGEREF _Toc157597712 \h </w:instrText>
            </w:r>
            <w:r w:rsidR="00547C0B">
              <w:rPr>
                <w:noProof/>
                <w:webHidden/>
              </w:rPr>
            </w:r>
            <w:r w:rsidR="00547C0B">
              <w:rPr>
                <w:noProof/>
                <w:webHidden/>
              </w:rPr>
              <w:fldChar w:fldCharType="separate"/>
            </w:r>
            <w:r>
              <w:rPr>
                <w:noProof/>
                <w:webHidden/>
              </w:rPr>
              <w:t>19</w:t>
            </w:r>
            <w:r w:rsidR="00547C0B">
              <w:rPr>
                <w:noProof/>
                <w:webHidden/>
              </w:rPr>
              <w:fldChar w:fldCharType="end"/>
            </w:r>
          </w:hyperlink>
        </w:p>
        <w:p w14:paraId="6F1E6413" w14:textId="7D1062DB" w:rsidR="00547C0B" w:rsidRDefault="00F43668">
          <w:pPr>
            <w:pStyle w:val="Obsah1"/>
            <w:tabs>
              <w:tab w:val="right" w:leader="dot" w:pos="8778"/>
            </w:tabs>
            <w:rPr>
              <w:noProof/>
              <w:kern w:val="2"/>
              <w:sz w:val="22"/>
              <w14:ligatures w14:val="standardContextual"/>
            </w:rPr>
          </w:pPr>
          <w:hyperlink w:anchor="_Toc157597713" w:history="1">
            <w:r w:rsidR="00547C0B" w:rsidRPr="00EE338E">
              <w:rPr>
                <w:rStyle w:val="Hypertextovodkaz"/>
                <w:noProof/>
              </w:rPr>
              <w:t>5. Závěr</w:t>
            </w:r>
            <w:r w:rsidR="00547C0B">
              <w:rPr>
                <w:noProof/>
                <w:webHidden/>
              </w:rPr>
              <w:tab/>
            </w:r>
            <w:r w:rsidR="00547C0B">
              <w:rPr>
                <w:noProof/>
                <w:webHidden/>
              </w:rPr>
              <w:fldChar w:fldCharType="begin"/>
            </w:r>
            <w:r w:rsidR="00547C0B">
              <w:rPr>
                <w:noProof/>
                <w:webHidden/>
              </w:rPr>
              <w:instrText xml:space="preserve"> PAGEREF _Toc157597713 \h </w:instrText>
            </w:r>
            <w:r w:rsidR="00547C0B">
              <w:rPr>
                <w:noProof/>
                <w:webHidden/>
              </w:rPr>
            </w:r>
            <w:r w:rsidR="00547C0B">
              <w:rPr>
                <w:noProof/>
                <w:webHidden/>
              </w:rPr>
              <w:fldChar w:fldCharType="separate"/>
            </w:r>
            <w:r>
              <w:rPr>
                <w:noProof/>
                <w:webHidden/>
              </w:rPr>
              <w:t>19</w:t>
            </w:r>
            <w:r w:rsidR="00547C0B">
              <w:rPr>
                <w:noProof/>
                <w:webHidden/>
              </w:rPr>
              <w:fldChar w:fldCharType="end"/>
            </w:r>
          </w:hyperlink>
        </w:p>
        <w:p w14:paraId="7BF22742" w14:textId="302008C2" w:rsidR="00547C0B" w:rsidRDefault="00F43668">
          <w:pPr>
            <w:pStyle w:val="Obsah1"/>
            <w:tabs>
              <w:tab w:val="right" w:leader="dot" w:pos="8778"/>
            </w:tabs>
            <w:rPr>
              <w:noProof/>
              <w:kern w:val="2"/>
              <w:sz w:val="22"/>
              <w14:ligatures w14:val="standardContextual"/>
            </w:rPr>
          </w:pPr>
          <w:hyperlink w:anchor="_Toc157597714" w:history="1">
            <w:r w:rsidR="00547C0B" w:rsidRPr="00EE338E">
              <w:rPr>
                <w:rStyle w:val="Hypertextovodkaz"/>
                <w:noProof/>
              </w:rPr>
              <w:t>6. Přílohy Technické zprávy</w:t>
            </w:r>
            <w:r w:rsidR="00547C0B">
              <w:rPr>
                <w:noProof/>
                <w:webHidden/>
              </w:rPr>
              <w:tab/>
            </w:r>
            <w:r w:rsidR="00547C0B">
              <w:rPr>
                <w:noProof/>
                <w:webHidden/>
              </w:rPr>
              <w:fldChar w:fldCharType="begin"/>
            </w:r>
            <w:r w:rsidR="00547C0B">
              <w:rPr>
                <w:noProof/>
                <w:webHidden/>
              </w:rPr>
              <w:instrText xml:space="preserve"> PAGEREF _Toc157597714 \h </w:instrText>
            </w:r>
            <w:r w:rsidR="00547C0B">
              <w:rPr>
                <w:noProof/>
                <w:webHidden/>
              </w:rPr>
            </w:r>
            <w:r w:rsidR="00547C0B">
              <w:rPr>
                <w:noProof/>
                <w:webHidden/>
              </w:rPr>
              <w:fldChar w:fldCharType="separate"/>
            </w:r>
            <w:r>
              <w:rPr>
                <w:noProof/>
                <w:webHidden/>
              </w:rPr>
              <w:t>20</w:t>
            </w:r>
            <w:r w:rsidR="00547C0B">
              <w:rPr>
                <w:noProof/>
                <w:webHidden/>
              </w:rPr>
              <w:fldChar w:fldCharType="end"/>
            </w:r>
          </w:hyperlink>
        </w:p>
        <w:p w14:paraId="300925FC" w14:textId="13D900A5" w:rsidR="0021313B" w:rsidRDefault="000820C8" w:rsidP="0021313B">
          <w:r>
            <w:fldChar w:fldCharType="end"/>
          </w:r>
        </w:p>
      </w:sdtContent>
    </w:sdt>
    <w:p w14:paraId="6A03034B" w14:textId="77777777" w:rsidR="00510742" w:rsidRDefault="00510742">
      <w:pPr>
        <w:rPr>
          <w:rFonts w:asciiTheme="majorHAnsi" w:eastAsiaTheme="majorEastAsia" w:hAnsiTheme="majorHAnsi" w:cstheme="majorBidi"/>
          <w:b/>
          <w:bCs/>
          <w:color w:val="1F497D" w:themeColor="text2"/>
          <w:sz w:val="32"/>
          <w:szCs w:val="28"/>
          <w:highlight w:val="lightGray"/>
        </w:rPr>
      </w:pPr>
      <w:bookmarkStart w:id="3" w:name="_Ref290628164"/>
      <w:r>
        <w:rPr>
          <w:highlight w:val="lightGray"/>
        </w:rPr>
        <w:br w:type="page"/>
      </w:r>
    </w:p>
    <w:p w14:paraId="10A250C8" w14:textId="77777777" w:rsidR="0021313B" w:rsidRDefault="0021313B" w:rsidP="00510742">
      <w:pPr>
        <w:pStyle w:val="Nadpis1"/>
        <w:numPr>
          <w:ilvl w:val="0"/>
          <w:numId w:val="0"/>
        </w:numPr>
      </w:pPr>
      <w:bookmarkStart w:id="4" w:name="_Toc157597689"/>
      <w:r>
        <w:lastRenderedPageBreak/>
        <w:t>Identifikace stavby</w:t>
      </w:r>
      <w:bookmarkEnd w:id="3"/>
      <w:bookmarkEnd w:id="4"/>
      <w:bookmarkEnd w:id="0"/>
    </w:p>
    <w:tbl>
      <w:tblPr>
        <w:tblW w:w="8789" w:type="dxa"/>
        <w:tblLook w:val="04A0" w:firstRow="1" w:lastRow="0" w:firstColumn="1" w:lastColumn="0" w:noHBand="0" w:noVBand="1"/>
      </w:tblPr>
      <w:tblGrid>
        <w:gridCol w:w="3088"/>
        <w:gridCol w:w="5701"/>
      </w:tblGrid>
      <w:tr w:rsidR="00DE77CE" w:rsidRPr="00474783" w14:paraId="14E5FB03" w14:textId="77777777" w:rsidTr="00DE77CE">
        <w:tc>
          <w:tcPr>
            <w:tcW w:w="3088" w:type="dxa"/>
          </w:tcPr>
          <w:p w14:paraId="50F302EA" w14:textId="77777777" w:rsidR="00DE77CE" w:rsidRPr="00474783" w:rsidRDefault="00DE77CE" w:rsidP="00356DC5">
            <w:r w:rsidRPr="00474783">
              <w:t xml:space="preserve">Název stavby: </w:t>
            </w:r>
            <w:r w:rsidRPr="00474783">
              <w:tab/>
            </w:r>
          </w:p>
        </w:tc>
        <w:tc>
          <w:tcPr>
            <w:tcW w:w="5701" w:type="dxa"/>
          </w:tcPr>
          <w:p w14:paraId="15C39EA1" w14:textId="61435349" w:rsidR="00DE77CE" w:rsidRPr="00DE77CE" w:rsidRDefault="00DE77CE" w:rsidP="00DE77CE">
            <w:pPr>
              <w:rPr>
                <w:b/>
                <w:bCs/>
              </w:rPr>
            </w:pPr>
            <w:r w:rsidRPr="00DE77CE">
              <w:rPr>
                <w:b/>
                <w:bCs/>
              </w:rPr>
              <w:t xml:space="preserve">ČRo Olomouc </w:t>
            </w:r>
            <w:r w:rsidR="00593DF7">
              <w:rPr>
                <w:b/>
                <w:bCs/>
              </w:rPr>
              <w:t>–</w:t>
            </w:r>
            <w:r w:rsidRPr="00DE77CE">
              <w:rPr>
                <w:b/>
                <w:bCs/>
              </w:rPr>
              <w:t xml:space="preserve"> </w:t>
            </w:r>
            <w:r w:rsidR="00593DF7">
              <w:rPr>
                <w:b/>
                <w:bCs/>
              </w:rPr>
              <w:t>dostavba studií</w:t>
            </w:r>
            <w:r w:rsidRPr="00DE77CE">
              <w:rPr>
                <w:b/>
                <w:bCs/>
              </w:rPr>
              <w:t xml:space="preserve"> objektu Pavelčákova 2/19</w:t>
            </w:r>
          </w:p>
          <w:p w14:paraId="5737DB54" w14:textId="70C9122D" w:rsidR="00DE77CE" w:rsidRPr="00474783" w:rsidRDefault="00DE77CE" w:rsidP="00DE77CE"/>
        </w:tc>
      </w:tr>
      <w:tr w:rsidR="00DE77CE" w:rsidRPr="00474783" w14:paraId="61593F0B" w14:textId="77777777" w:rsidTr="00DE77CE">
        <w:tc>
          <w:tcPr>
            <w:tcW w:w="3088" w:type="dxa"/>
          </w:tcPr>
          <w:p w14:paraId="55DB5F3B" w14:textId="77777777" w:rsidR="00DE77CE" w:rsidRPr="00474783" w:rsidRDefault="00DE77CE" w:rsidP="00356DC5">
            <w:r>
              <w:t>Objednatel</w:t>
            </w:r>
            <w:r w:rsidRPr="00474783">
              <w:t>:</w:t>
            </w:r>
          </w:p>
        </w:tc>
        <w:tc>
          <w:tcPr>
            <w:tcW w:w="5701" w:type="dxa"/>
          </w:tcPr>
          <w:p w14:paraId="5BE13CAA" w14:textId="77777777" w:rsidR="00DE77CE" w:rsidRPr="006F5C0A" w:rsidRDefault="00DE77CE" w:rsidP="00157160">
            <w:pPr>
              <w:pStyle w:val="Bezmezer"/>
              <w:rPr>
                <w:rFonts w:ascii="Arial CE" w:hAnsi="Arial CE" w:cs="Arial CE"/>
              </w:rPr>
            </w:pPr>
            <w:r>
              <w:t>Český rozhlas</w:t>
            </w:r>
          </w:p>
          <w:p w14:paraId="6AE1249D" w14:textId="77777777" w:rsidR="00DE77CE" w:rsidRPr="006F5C0A" w:rsidRDefault="00DE77CE" w:rsidP="00157160">
            <w:pPr>
              <w:pStyle w:val="Bezmezer"/>
            </w:pPr>
            <w:r>
              <w:t>Vinohradská 12</w:t>
            </w:r>
          </w:p>
          <w:p w14:paraId="7C6D8A9B" w14:textId="77777777" w:rsidR="00DE77CE" w:rsidRDefault="00DE77CE" w:rsidP="00157160">
            <w:pPr>
              <w:pStyle w:val="Bezmezer"/>
            </w:pPr>
            <w:r>
              <w:t>120 99</w:t>
            </w:r>
            <w:r w:rsidRPr="00EC4F33">
              <w:t xml:space="preserve"> </w:t>
            </w:r>
            <w:r>
              <w:t>Praha 2</w:t>
            </w:r>
            <w:r w:rsidRPr="00474783">
              <w:t xml:space="preserve"> </w:t>
            </w:r>
          </w:p>
          <w:p w14:paraId="617F07C0" w14:textId="1F51D9FF" w:rsidR="00593DF7" w:rsidRPr="00474783" w:rsidRDefault="00593DF7" w:rsidP="00157160">
            <w:pPr>
              <w:pStyle w:val="Bezmezer"/>
            </w:pPr>
          </w:p>
        </w:tc>
      </w:tr>
      <w:tr w:rsidR="00DE77CE" w:rsidRPr="00474783" w14:paraId="19078FE8" w14:textId="77777777" w:rsidTr="00DE77CE">
        <w:tc>
          <w:tcPr>
            <w:tcW w:w="3088" w:type="dxa"/>
          </w:tcPr>
          <w:p w14:paraId="37D47139" w14:textId="77777777" w:rsidR="00DE77CE" w:rsidRPr="00933A3F" w:rsidRDefault="00DE77CE" w:rsidP="00356DC5">
            <w:r w:rsidRPr="00933A3F">
              <w:t>Stupeň projektu:</w:t>
            </w:r>
          </w:p>
        </w:tc>
        <w:tc>
          <w:tcPr>
            <w:tcW w:w="5701" w:type="dxa"/>
          </w:tcPr>
          <w:p w14:paraId="6C086495" w14:textId="49C97A49" w:rsidR="00DE77CE" w:rsidRPr="00474783" w:rsidRDefault="00356DC5" w:rsidP="00DE77CE">
            <w:r w:rsidRPr="00933A3F">
              <w:t>DS</w:t>
            </w:r>
            <w:r w:rsidR="00933A3F" w:rsidRPr="00933A3F">
              <w:t>P</w:t>
            </w:r>
            <w:r w:rsidR="00DE77CE" w:rsidRPr="00933A3F">
              <w:t xml:space="preserve"> – dokumentace pro </w:t>
            </w:r>
            <w:r w:rsidR="00593DF7">
              <w:t xml:space="preserve">stavební </w:t>
            </w:r>
            <w:r w:rsidR="00681B27">
              <w:t>p</w:t>
            </w:r>
            <w:r w:rsidR="00593DF7">
              <w:t>ovolení</w:t>
            </w:r>
          </w:p>
        </w:tc>
      </w:tr>
    </w:tbl>
    <w:p w14:paraId="117E704D" w14:textId="77777777" w:rsidR="0021313B" w:rsidRPr="001023E9" w:rsidRDefault="0021313B" w:rsidP="0021313B">
      <w:pPr>
        <w:pStyle w:val="Nadpis1"/>
        <w:numPr>
          <w:ilvl w:val="0"/>
          <w:numId w:val="1"/>
        </w:numPr>
      </w:pPr>
      <w:bookmarkStart w:id="5" w:name="_Toc157597690"/>
      <w:r w:rsidRPr="001023E9">
        <w:t>Předmět projektu</w:t>
      </w:r>
      <w:bookmarkEnd w:id="5"/>
      <w:bookmarkEnd w:id="2"/>
      <w:bookmarkEnd w:id="1"/>
    </w:p>
    <w:p w14:paraId="3AA6E7C1" w14:textId="52A01F72" w:rsidR="001B3FFA" w:rsidRDefault="001B3FFA" w:rsidP="001B3FFA">
      <w:bookmarkStart w:id="6" w:name="_Toc268238999"/>
      <w:bookmarkStart w:id="7" w:name="_Toc286822894"/>
      <w:bookmarkStart w:id="8" w:name="_Toc477854978"/>
      <w:bookmarkStart w:id="9" w:name="_Toc523571019"/>
      <w:r w:rsidRPr="00AF31EF">
        <w:t>Předmětem projektu je vypracování dokumentace elektrické požární signalizace.</w:t>
      </w:r>
    </w:p>
    <w:p w14:paraId="34AA029B" w14:textId="170771AE" w:rsidR="00DA6D82" w:rsidRDefault="00DA6D82" w:rsidP="00DA6D82">
      <w:bookmarkStart w:id="10" w:name="_Hlk156302815"/>
      <w:r>
        <w:t xml:space="preserve">Objekt po rekonstrukci dokončené v roce 2022 </w:t>
      </w:r>
      <w:proofErr w:type="gramStart"/>
      <w:r>
        <w:t>slouží</w:t>
      </w:r>
      <w:proofErr w:type="gramEnd"/>
      <w:r>
        <w:t xml:space="preserve"> jako regionální studio Českého Rozhlasu Olomouc.</w:t>
      </w:r>
      <w:r w:rsidR="00D74860">
        <w:t xml:space="preserve"> </w:t>
      </w:r>
      <w:r>
        <w:t xml:space="preserve">Účelem investičního záměru je dobudování volných </w:t>
      </w:r>
      <w:proofErr w:type="gramStart"/>
      <w:r>
        <w:t>prostor</w:t>
      </w:r>
      <w:proofErr w:type="gramEnd"/>
      <w:r>
        <w:t xml:space="preserve"> jež nebyly dříve rekonstruovány.</w:t>
      </w:r>
    </w:p>
    <w:p w14:paraId="6BD3559E" w14:textId="7932B891" w:rsidR="00DA6D82" w:rsidRDefault="00DA6D82" w:rsidP="00DA6D82">
      <w:r>
        <w:t xml:space="preserve">Konkrétně se jedná o dobudování připravených prostor pro výrobní režii, </w:t>
      </w:r>
      <w:proofErr w:type="spellStart"/>
      <w:r>
        <w:t>machine</w:t>
      </w:r>
      <w:proofErr w:type="spellEnd"/>
      <w:r>
        <w:t xml:space="preserve"> </w:t>
      </w:r>
      <w:proofErr w:type="spellStart"/>
      <w:r>
        <w:t>room</w:t>
      </w:r>
      <w:proofErr w:type="spellEnd"/>
      <w:r>
        <w:t xml:space="preserve"> a pleném v 3.NP. Dále </w:t>
      </w:r>
      <w:proofErr w:type="spellStart"/>
      <w:r>
        <w:t>postprorudkční</w:t>
      </w:r>
      <w:proofErr w:type="spellEnd"/>
      <w:r>
        <w:t xml:space="preserve"> režii v 5.NP a několik kanceláři v zadní části 5.NP.</w:t>
      </w:r>
    </w:p>
    <w:p w14:paraId="5930D56F" w14:textId="77777777" w:rsidR="00C33B1E" w:rsidRDefault="00C33B1E" w:rsidP="00C33B1E">
      <w:bookmarkStart w:id="11" w:name="_Hlk30502896"/>
      <w:r>
        <w:t>Prostorové řešení objektu vychází ze stávajícího stavu, odkazu na původní a nový vzhled objektu a nové dispoziční řešení.</w:t>
      </w:r>
    </w:p>
    <w:p w14:paraId="4178E03C" w14:textId="77777777" w:rsidR="00C33B1E" w:rsidRDefault="00C33B1E" w:rsidP="00C33B1E">
      <w:r>
        <w:t xml:space="preserve">Hlavní vstup do nového regionálního studia Českého rozhlasu Olomouc je v 1.NP objektu z ulice Pavelčákova. Vstupní hala s recepcí a navazujícími kancelářemi marketingu a obchodu </w:t>
      </w:r>
      <w:proofErr w:type="gramStart"/>
      <w:r>
        <w:t>vytváří</w:t>
      </w:r>
      <w:proofErr w:type="gramEnd"/>
      <w:r>
        <w:t xml:space="preserve"> první zónu objektu s „neomezeným“ přístupem osob. Dále jsou zde umístěné </w:t>
      </w:r>
      <w:proofErr w:type="spellStart"/>
      <w:r>
        <w:t>rádiomosty</w:t>
      </w:r>
      <w:proofErr w:type="spellEnd"/>
      <w:r>
        <w:t xml:space="preserve"> a sklad marketingu. Centrální část objektu s dominantním atriem </w:t>
      </w:r>
      <w:proofErr w:type="gramStart"/>
      <w:r>
        <w:t>tvoří</w:t>
      </w:r>
      <w:proofErr w:type="gramEnd"/>
      <w:r>
        <w:t xml:space="preserve"> druhou </w:t>
      </w:r>
      <w:proofErr w:type="spellStart"/>
      <w:r>
        <w:t>poloveřejnou</w:t>
      </w:r>
      <w:proofErr w:type="spellEnd"/>
      <w:r>
        <w:t xml:space="preserve"> zónu, ze které je přístupné hygienické zázemí, zasedací místnost, záložní studio, záložní režie a </w:t>
      </w:r>
      <w:proofErr w:type="spellStart"/>
      <w:r>
        <w:t>machineroom</w:t>
      </w:r>
      <w:proofErr w:type="spellEnd"/>
      <w:r>
        <w:t xml:space="preserve">. Z atria je vstup do dalších podlaží regionálního studia hlavní a jedinou vertikální komunikací – schodištěm a osobním výtahem s možností přepravy osob na invalidním vozíku. Tato komunikace je koncipována jako chráněná požární úniková cesta typu A </w:t>
      </w:r>
      <w:proofErr w:type="spellStart"/>
      <w:r>
        <w:t>a</w:t>
      </w:r>
      <w:proofErr w:type="spellEnd"/>
      <w:r>
        <w:t xml:space="preserve"> ústí do prostoru dvora v ulici Uhelná, odkud je objekt rovněž přístupný pro zaměstnance s možností odložení jízdních kol a s kójí pro umístění nádob TKO. </w:t>
      </w:r>
    </w:p>
    <w:p w14:paraId="553F40A0" w14:textId="77777777" w:rsidR="00C33B1E" w:rsidRDefault="00C33B1E" w:rsidP="00C33B1E">
      <w:r>
        <w:t>Vstupní podlaží 1.NP je bez stavebních zásahů.</w:t>
      </w:r>
    </w:p>
    <w:p w14:paraId="769F2A5D" w14:textId="77777777" w:rsidR="00C33B1E" w:rsidRDefault="00C33B1E" w:rsidP="00C33B1E">
      <w:r>
        <w:t>1.PP – je využit pro umístění strojovny vzduchotechniky, chlazení a jejích napojení na vertikální šachty, sklady a dílnu údržby. Suterén je přístupný z hlavní vertikální komunikace – CHUC – a výtahu.</w:t>
      </w:r>
    </w:p>
    <w:p w14:paraId="532935BC" w14:textId="77777777" w:rsidR="00C33B1E" w:rsidRDefault="00C33B1E" w:rsidP="00C33B1E">
      <w:r w:rsidRPr="00C33B1E">
        <w:rPr>
          <w:b/>
          <w:bCs/>
        </w:rPr>
        <w:t xml:space="preserve">Nově zde dojde k doplnění 2 ks vzduchotechnických jednotek pro nově </w:t>
      </w:r>
      <w:proofErr w:type="gramStart"/>
      <w:r w:rsidRPr="00C33B1E">
        <w:rPr>
          <w:b/>
          <w:bCs/>
        </w:rPr>
        <w:t>navržené studia</w:t>
      </w:r>
      <w:proofErr w:type="gramEnd"/>
      <w:r w:rsidRPr="00C33B1E">
        <w:rPr>
          <w:b/>
          <w:bCs/>
        </w:rPr>
        <w:t>, pro tyto VZT jednotky již byla provedená dříve stavební příprava</w:t>
      </w:r>
      <w:r>
        <w:t>. V páteřních trasách bylo již pro tyto jednotky osazeno VZT potrubí.</w:t>
      </w:r>
    </w:p>
    <w:p w14:paraId="6EFF4230" w14:textId="77777777" w:rsidR="00C33B1E" w:rsidRDefault="00C33B1E" w:rsidP="00C33B1E">
      <w:r>
        <w:t xml:space="preserve">2.NP je využito pro zpravodajství – vedoucí zpravodajství, zaměstnance zpravodajství, moderátora, editora a jednací místnost. Součástí těchto prostorů je samoobslužné nahrávací studio a 1 „telefonní budka“ pro přípravu zpravodajství. V zadní části objektu je </w:t>
      </w:r>
      <w:r>
        <w:lastRenderedPageBreak/>
        <w:t xml:space="preserve">režie vysílání, produkční vysílání a </w:t>
      </w:r>
      <w:proofErr w:type="spellStart"/>
      <w:r>
        <w:t>machineroom</w:t>
      </w:r>
      <w:proofErr w:type="spellEnd"/>
      <w:r>
        <w:t>. Před vstupem do vysílací režie se nachází příprava pro hosty.</w:t>
      </w:r>
    </w:p>
    <w:p w14:paraId="519B23EC" w14:textId="77777777" w:rsidR="00C33B1E" w:rsidRDefault="00C33B1E" w:rsidP="00C33B1E">
      <w:r>
        <w:t>Ve 3.NP jsou umístěny pracoviště redaktorů, hudebního redaktora, režiséra, dramaturga, jednací místnost, produkční výroby, telefonní budka a samoobslužné studio</w:t>
      </w:r>
      <w:r w:rsidRPr="00C33B1E">
        <w:rPr>
          <w:b/>
          <w:bCs/>
        </w:rPr>
        <w:t xml:space="preserve">. V zadní části objektu se nachází řešená režie, plenér a </w:t>
      </w:r>
      <w:proofErr w:type="spellStart"/>
      <w:r w:rsidRPr="00C33B1E">
        <w:rPr>
          <w:b/>
          <w:bCs/>
        </w:rPr>
        <w:t>machineroom</w:t>
      </w:r>
      <w:proofErr w:type="spellEnd"/>
      <w:r w:rsidRPr="00C33B1E">
        <w:rPr>
          <w:b/>
          <w:bCs/>
        </w:rPr>
        <w:t>.</w:t>
      </w:r>
    </w:p>
    <w:p w14:paraId="47BDF192" w14:textId="77777777" w:rsidR="00C33B1E" w:rsidRDefault="00C33B1E" w:rsidP="00C33B1E">
      <w:r>
        <w:t>Ve 4.NP jsou provozní prostory regionálního studia – sekretariát s vyhrazenou kuchyňkou, kancelář ředitele, archiv a kancelář externí ekonomky v přední části, v zadní části se nachází serverovna, místnost s požárním rozvaděčem, EPS, CBS a požární UPS, sklady, kancelář provozu, vedoucího provozu a vedoucího programu.</w:t>
      </w:r>
    </w:p>
    <w:p w14:paraId="5CE949E6" w14:textId="77777777" w:rsidR="00C33B1E" w:rsidRDefault="00C33B1E" w:rsidP="00C33B1E">
      <w:r>
        <w:t xml:space="preserve">Součástí 2.-4. nadzemního podlaží objektu je hygienické zázemí pro zaměstnance – WC ženy, WC muži, úklidová komora a čajová kuchyňka. </w:t>
      </w:r>
    </w:p>
    <w:p w14:paraId="7CC4F0EA" w14:textId="77777777" w:rsidR="00C33B1E" w:rsidRDefault="00C33B1E" w:rsidP="00C33B1E">
      <w:r>
        <w:t xml:space="preserve">5.NP – je umístěna kotelna a rozvodna silnoproudu. </w:t>
      </w:r>
      <w:r w:rsidRPr="00C33B1E">
        <w:rPr>
          <w:b/>
          <w:bCs/>
        </w:rPr>
        <w:t>V přední části dojde k dobudování postprodukční režie, v zadní části dojde k dobudování kuchyňky a několika kanceláří.</w:t>
      </w:r>
    </w:p>
    <w:p w14:paraId="2A5B4495" w14:textId="77777777" w:rsidR="00C33B1E" w:rsidRDefault="00C33B1E" w:rsidP="00C33B1E">
      <w:r>
        <w:t>Na stávající střeše objektu (6.NP) je v uvolněném prostoru strojovny výtahu umístěn záložní dieselagregát.</w:t>
      </w:r>
    </w:p>
    <w:p w14:paraId="3FBA2028" w14:textId="0E4A3B5B" w:rsidR="00890C1A" w:rsidRPr="00D4699F" w:rsidRDefault="00C33B1E" w:rsidP="00C33B1E">
      <w:r>
        <w:t xml:space="preserve">Interiér objektu je pojatý monochromaticky a důrazem na přiznání konstrukcí ŽB skeletu s trámovým stropem. Z kanceláří do atria jsou navržené prosklené stěny pro přístup světla do kanceláři a otevření prostoru směrem do atria. Veškeré instalace budou vedeny viditelně pod stropem. </w:t>
      </w:r>
      <w:r w:rsidRPr="00C33B1E">
        <w:rPr>
          <w:b/>
          <w:bCs/>
        </w:rPr>
        <w:t xml:space="preserve">Nové dobudovány instalace budou esteticky provedeny v </w:t>
      </w:r>
      <w:proofErr w:type="gramStart"/>
      <w:r w:rsidRPr="00C33B1E">
        <w:rPr>
          <w:b/>
          <w:bCs/>
        </w:rPr>
        <w:t>souladu</w:t>
      </w:r>
      <w:proofErr w:type="gramEnd"/>
      <w:r w:rsidRPr="00C33B1E">
        <w:rPr>
          <w:b/>
          <w:bCs/>
        </w:rPr>
        <w:t xml:space="preserve"> s již provedenými instalacemi!</w:t>
      </w:r>
    </w:p>
    <w:p w14:paraId="3015B047" w14:textId="47645B23" w:rsidR="0021313B" w:rsidRDefault="0021313B" w:rsidP="0021313B">
      <w:pPr>
        <w:pStyle w:val="Nadpis1"/>
        <w:numPr>
          <w:ilvl w:val="0"/>
          <w:numId w:val="1"/>
        </w:numPr>
      </w:pPr>
      <w:bookmarkStart w:id="12" w:name="_Toc157597691"/>
      <w:bookmarkEnd w:id="11"/>
      <w:bookmarkEnd w:id="10"/>
      <w:r>
        <w:t>Obecné informace</w:t>
      </w:r>
      <w:bookmarkEnd w:id="12"/>
    </w:p>
    <w:p w14:paraId="4B18737A" w14:textId="77777777" w:rsidR="00E96FB4" w:rsidRDefault="0006103F" w:rsidP="00511F57">
      <w:r w:rsidRPr="005D1DB3">
        <w:t xml:space="preserve">Dodávka slaboproudých systémů bude obsahovat všechny potřebné </w:t>
      </w:r>
      <w:proofErr w:type="gramStart"/>
      <w:r w:rsidRPr="005D1DB3">
        <w:t>části - hardware</w:t>
      </w:r>
      <w:proofErr w:type="gramEnd"/>
      <w:r w:rsidRPr="005D1DB3">
        <w:t xml:space="preserve">, software, propojovací kabely, příslušenství, práci a požadovanou dokumentaci. Veškeré dodané zařízení bude nové a bude pocházet od jednoho </w:t>
      </w:r>
      <w:r w:rsidRPr="0006103F">
        <w:t>dodavatele</w:t>
      </w:r>
      <w:r w:rsidRPr="005D1DB3">
        <w:t xml:space="preserve"> plně zodpovědného za vzájemnou kompatibilitu jednotlivých součástí. Specifikované systémy budou dodány, instalovány, testovány, zprovozněny a předány uživateli v plně provozuschopném stavu. Systémy </w:t>
      </w:r>
      <w:r w:rsidR="00E96FB4">
        <w:t xml:space="preserve">musí </w:t>
      </w:r>
      <w:r w:rsidRPr="005D1DB3">
        <w:t>spln</w:t>
      </w:r>
      <w:r w:rsidR="00E96FB4">
        <w:t>it</w:t>
      </w:r>
      <w:r w:rsidRPr="005D1DB3">
        <w:t xml:space="preserve"> všechny </w:t>
      </w:r>
      <w:r w:rsidR="00E96FB4">
        <w:t>vlastnosti uvedené v projektové dokumentaci, tyto jsou uvedeny jako minimálně přípustné.</w:t>
      </w:r>
    </w:p>
    <w:p w14:paraId="0412E771" w14:textId="77777777" w:rsidR="00511F57" w:rsidRDefault="00511F57" w:rsidP="00511F57">
      <w:r w:rsidRPr="007F74F0">
        <w:t>Veškeré instalace budou prováděny dle platných norem, viz:</w:t>
      </w:r>
    </w:p>
    <w:p w14:paraId="64457E8A" w14:textId="77777777" w:rsidR="00057364" w:rsidRPr="00511F57" w:rsidRDefault="00057364" w:rsidP="007F7EA4">
      <w:pPr>
        <w:pStyle w:val="Odstavecseseznamem"/>
        <w:numPr>
          <w:ilvl w:val="0"/>
          <w:numId w:val="6"/>
        </w:numPr>
      </w:pPr>
      <w:r w:rsidRPr="00511F57">
        <w:t xml:space="preserve">ČSN EN 50173 </w:t>
      </w:r>
      <w:r>
        <w:tab/>
      </w:r>
      <w:r w:rsidRPr="00511F57">
        <w:t xml:space="preserve">Informační </w:t>
      </w:r>
      <w:proofErr w:type="gramStart"/>
      <w:r w:rsidRPr="00511F57">
        <w:t>technologie - Univerzální</w:t>
      </w:r>
      <w:proofErr w:type="gramEnd"/>
      <w:r w:rsidRPr="00511F57">
        <w:t xml:space="preserve"> kabelážní systémy</w:t>
      </w:r>
    </w:p>
    <w:p w14:paraId="59145F94" w14:textId="77777777" w:rsidR="00057364" w:rsidRPr="00511F57" w:rsidRDefault="00057364" w:rsidP="007F7EA4">
      <w:pPr>
        <w:pStyle w:val="Odstavecseseznamem"/>
        <w:numPr>
          <w:ilvl w:val="0"/>
          <w:numId w:val="6"/>
        </w:numPr>
      </w:pPr>
      <w:r w:rsidRPr="00511F57">
        <w:t>ČSN 334060</w:t>
      </w:r>
      <w:r>
        <w:tab/>
      </w:r>
      <w:r w:rsidRPr="00511F57">
        <w:t>Ochrana zařízení a obslužného personálu před</w:t>
      </w:r>
      <w:r>
        <w:t xml:space="preserve"> vlivy </w:t>
      </w:r>
      <w:proofErr w:type="spellStart"/>
      <w:r>
        <w:t>elmag</w:t>
      </w:r>
      <w:proofErr w:type="spellEnd"/>
      <w:r>
        <w:t>. pole</w:t>
      </w:r>
    </w:p>
    <w:p w14:paraId="7DA39CBC" w14:textId="77777777" w:rsidR="00057364" w:rsidRPr="00511F57" w:rsidRDefault="00057364" w:rsidP="007F7EA4">
      <w:pPr>
        <w:pStyle w:val="Odstavecseseznamem"/>
        <w:numPr>
          <w:ilvl w:val="0"/>
          <w:numId w:val="6"/>
        </w:numPr>
      </w:pPr>
      <w:r w:rsidRPr="00511F57">
        <w:t>ČSN 332160</w:t>
      </w:r>
      <w:r w:rsidRPr="00511F57">
        <w:tab/>
        <w:t>Ochrana sděl. vedení před účinky VN</w:t>
      </w:r>
    </w:p>
    <w:p w14:paraId="08C0CEB0" w14:textId="77777777" w:rsidR="00057364" w:rsidRPr="00511F57" w:rsidRDefault="00057364" w:rsidP="007F7EA4">
      <w:pPr>
        <w:pStyle w:val="Odstavecseseznamem"/>
        <w:numPr>
          <w:ilvl w:val="0"/>
          <w:numId w:val="6"/>
        </w:numPr>
      </w:pPr>
      <w:r w:rsidRPr="00511F57">
        <w:t>ČSN 334000</w:t>
      </w:r>
      <w:r w:rsidRPr="00511F57">
        <w:tab/>
        <w:t>Odolnost sděl.</w:t>
      </w:r>
      <w:r w:rsidR="00562C30">
        <w:t xml:space="preserve"> </w:t>
      </w:r>
      <w:r w:rsidRPr="00511F57">
        <w:t>vedení proti přepětí a nadproudu</w:t>
      </w:r>
    </w:p>
    <w:p w14:paraId="67C5E91D" w14:textId="77777777" w:rsidR="00057364" w:rsidRPr="00511F57" w:rsidRDefault="00057364" w:rsidP="007F7EA4">
      <w:pPr>
        <w:pStyle w:val="Odstavecseseznamem"/>
        <w:numPr>
          <w:ilvl w:val="0"/>
          <w:numId w:val="6"/>
        </w:numPr>
      </w:pPr>
      <w:r w:rsidRPr="00511F57">
        <w:t>ČSN 334010</w:t>
      </w:r>
      <w:r w:rsidRPr="00511F57">
        <w:tab/>
        <w:t>Ochrana sděl. vedení proti přepětí a nadproudu</w:t>
      </w:r>
    </w:p>
    <w:p w14:paraId="2E8CD9B3" w14:textId="77777777" w:rsidR="00057364" w:rsidRPr="00511F57" w:rsidRDefault="00057364" w:rsidP="007F7EA4">
      <w:pPr>
        <w:pStyle w:val="Odstavecseseznamem"/>
        <w:numPr>
          <w:ilvl w:val="0"/>
          <w:numId w:val="6"/>
        </w:numPr>
      </w:pPr>
      <w:r w:rsidRPr="00511F57">
        <w:t>ČSN 332000</w:t>
      </w:r>
      <w:r w:rsidRPr="00511F57">
        <w:tab/>
        <w:t xml:space="preserve">Soubor norem </w:t>
      </w:r>
    </w:p>
    <w:p w14:paraId="6C886B89" w14:textId="77777777" w:rsidR="00057364" w:rsidRPr="00511F57" w:rsidRDefault="00057364" w:rsidP="007F7EA4">
      <w:pPr>
        <w:pStyle w:val="Odstavecseseznamem"/>
        <w:numPr>
          <w:ilvl w:val="0"/>
          <w:numId w:val="6"/>
        </w:numPr>
      </w:pPr>
      <w:r w:rsidRPr="00511F57">
        <w:t>ČSN 342300</w:t>
      </w:r>
      <w:r w:rsidRPr="00511F57">
        <w:tab/>
        <w:t>Předpisy pro vnitřní rozvody sděl. vedení</w:t>
      </w:r>
    </w:p>
    <w:p w14:paraId="489259DC" w14:textId="77777777" w:rsidR="00057364" w:rsidRPr="00511F57" w:rsidRDefault="00057364" w:rsidP="007F7EA4">
      <w:pPr>
        <w:pStyle w:val="Odstavecseseznamem"/>
        <w:numPr>
          <w:ilvl w:val="0"/>
          <w:numId w:val="6"/>
        </w:numPr>
      </w:pPr>
      <w:r w:rsidRPr="00511F57">
        <w:t>ČSN 730802</w:t>
      </w:r>
      <w:r w:rsidRPr="00511F57">
        <w:tab/>
        <w:t xml:space="preserve">Požární bezpečnost </w:t>
      </w:r>
      <w:proofErr w:type="gramStart"/>
      <w:r w:rsidRPr="00511F57">
        <w:t>staveb - nevýrobní</w:t>
      </w:r>
      <w:proofErr w:type="gramEnd"/>
      <w:r w:rsidRPr="00511F57">
        <w:t xml:space="preserve"> objekty</w:t>
      </w:r>
    </w:p>
    <w:p w14:paraId="318E26C3" w14:textId="77777777" w:rsidR="00057364" w:rsidRPr="00511F57" w:rsidRDefault="00057364" w:rsidP="007F7EA4">
      <w:pPr>
        <w:pStyle w:val="Odstavecseseznamem"/>
        <w:numPr>
          <w:ilvl w:val="0"/>
          <w:numId w:val="6"/>
        </w:numPr>
      </w:pPr>
      <w:r w:rsidRPr="00511F57">
        <w:t>ČSN 332130</w:t>
      </w:r>
      <w:r w:rsidRPr="00511F57">
        <w:tab/>
        <w:t xml:space="preserve">Elektrotechnické </w:t>
      </w:r>
      <w:proofErr w:type="gramStart"/>
      <w:r w:rsidRPr="00511F57">
        <w:t>předpisy - Vnitřní</w:t>
      </w:r>
      <w:proofErr w:type="gramEnd"/>
      <w:r w:rsidRPr="00511F57">
        <w:t xml:space="preserve"> rozvody</w:t>
      </w:r>
    </w:p>
    <w:p w14:paraId="3571D883" w14:textId="77777777" w:rsidR="00057364" w:rsidRDefault="00057364" w:rsidP="007F7EA4">
      <w:pPr>
        <w:pStyle w:val="Odstavecseseznamem"/>
        <w:numPr>
          <w:ilvl w:val="0"/>
          <w:numId w:val="6"/>
        </w:numPr>
      </w:pPr>
      <w:r w:rsidRPr="00511F57">
        <w:t>ČSN 730848</w:t>
      </w:r>
      <w:r w:rsidRPr="00511F57">
        <w:tab/>
        <w:t xml:space="preserve">Požární bezpečnost </w:t>
      </w:r>
      <w:proofErr w:type="gramStart"/>
      <w:r w:rsidRPr="00511F57">
        <w:t>staveb - Kabelové</w:t>
      </w:r>
      <w:proofErr w:type="gramEnd"/>
      <w:r w:rsidRPr="00511F57">
        <w:t xml:space="preserve"> rozvody</w:t>
      </w:r>
    </w:p>
    <w:p w14:paraId="6B8BF2FA" w14:textId="77777777" w:rsidR="00057364" w:rsidRDefault="00057364" w:rsidP="007F7EA4">
      <w:pPr>
        <w:pStyle w:val="Odstavecseseznamem"/>
        <w:numPr>
          <w:ilvl w:val="0"/>
          <w:numId w:val="6"/>
        </w:numPr>
      </w:pPr>
      <w:r>
        <w:t>ČSN EN 54</w:t>
      </w:r>
      <w:r>
        <w:tab/>
        <w:t>Soubor norem elektrická požární signalizace</w:t>
      </w:r>
    </w:p>
    <w:p w14:paraId="72F55568" w14:textId="77777777" w:rsidR="005C32A2" w:rsidRDefault="005C32A2" w:rsidP="007F7EA4">
      <w:pPr>
        <w:pStyle w:val="Odstavecseseznamem"/>
        <w:numPr>
          <w:ilvl w:val="0"/>
          <w:numId w:val="6"/>
        </w:numPr>
      </w:pPr>
      <w:r>
        <w:t>ČSN 73 0875</w:t>
      </w:r>
      <w:r>
        <w:tab/>
        <w:t>Stanovení podmínek pro navrhování EPS</w:t>
      </w:r>
    </w:p>
    <w:p w14:paraId="48DA68E6" w14:textId="77777777" w:rsidR="00855FDC" w:rsidRDefault="00855FDC" w:rsidP="007F7EA4">
      <w:pPr>
        <w:pStyle w:val="Odstavecseseznamem"/>
        <w:numPr>
          <w:ilvl w:val="0"/>
          <w:numId w:val="6"/>
        </w:numPr>
      </w:pPr>
      <w:r>
        <w:lastRenderedPageBreak/>
        <w:t>ČSN 34 2710</w:t>
      </w:r>
      <w:r>
        <w:tab/>
        <w:t>Předpisy pro zařízení elektrické požární signalizace</w:t>
      </w:r>
    </w:p>
    <w:p w14:paraId="7DF70B9A" w14:textId="77777777" w:rsidR="00057364" w:rsidRDefault="00057364" w:rsidP="007F7EA4">
      <w:pPr>
        <w:pStyle w:val="Odstavecseseznamem"/>
        <w:numPr>
          <w:ilvl w:val="0"/>
          <w:numId w:val="6"/>
        </w:numPr>
      </w:pPr>
      <w:r w:rsidRPr="009F10CD">
        <w:t>ČSN EN 50</w:t>
      </w:r>
      <w:r>
        <w:t> </w:t>
      </w:r>
      <w:r w:rsidRPr="009F10CD">
        <w:t>130</w:t>
      </w:r>
      <w:r>
        <w:tab/>
      </w:r>
      <w:r w:rsidRPr="009F10CD">
        <w:t xml:space="preserve">Poplachové systémy </w:t>
      </w:r>
      <w:r>
        <w:t>–</w:t>
      </w:r>
      <w:r w:rsidRPr="009F10CD">
        <w:t xml:space="preserve"> Všeobecně</w:t>
      </w:r>
    </w:p>
    <w:p w14:paraId="0985212A" w14:textId="77777777" w:rsidR="00057364" w:rsidRDefault="00057364" w:rsidP="007F7EA4">
      <w:pPr>
        <w:pStyle w:val="Odstavecseseznamem"/>
        <w:numPr>
          <w:ilvl w:val="0"/>
          <w:numId w:val="6"/>
        </w:numPr>
      </w:pPr>
      <w:r w:rsidRPr="008F6474">
        <w:t>ČSN EN 50</w:t>
      </w:r>
      <w:r>
        <w:t> </w:t>
      </w:r>
      <w:r w:rsidRPr="008F6474">
        <w:t>131</w:t>
      </w:r>
      <w:r>
        <w:tab/>
      </w:r>
      <w:r w:rsidRPr="008F6474">
        <w:t>Poplachové zabezpečovací a tísňové systémy</w:t>
      </w:r>
    </w:p>
    <w:p w14:paraId="5355F271" w14:textId="77777777" w:rsidR="00057364" w:rsidRDefault="00057364" w:rsidP="007F7EA4">
      <w:pPr>
        <w:pStyle w:val="Odstavecseseznamem"/>
        <w:numPr>
          <w:ilvl w:val="0"/>
          <w:numId w:val="6"/>
        </w:numPr>
      </w:pPr>
      <w:r w:rsidRPr="008F6474">
        <w:t>ČSN EN 50</w:t>
      </w:r>
      <w:r>
        <w:t> </w:t>
      </w:r>
      <w:r w:rsidRPr="008F6474">
        <w:t>132</w:t>
      </w:r>
      <w:r>
        <w:tab/>
      </w:r>
      <w:r w:rsidRPr="008F6474">
        <w:t>CCTV sledovací systémy pro použití v bezpečnostních aplikacích</w:t>
      </w:r>
    </w:p>
    <w:p w14:paraId="2342BD02" w14:textId="77777777" w:rsidR="00057364" w:rsidRDefault="00057364" w:rsidP="007F7EA4">
      <w:pPr>
        <w:pStyle w:val="Odstavecseseznamem"/>
        <w:numPr>
          <w:ilvl w:val="0"/>
          <w:numId w:val="6"/>
        </w:numPr>
      </w:pPr>
      <w:r w:rsidRPr="008F6474">
        <w:t>ČSN EN 50</w:t>
      </w:r>
      <w:r>
        <w:t> </w:t>
      </w:r>
      <w:r w:rsidRPr="008F6474">
        <w:t>133</w:t>
      </w:r>
      <w:r>
        <w:tab/>
      </w:r>
      <w:r w:rsidRPr="008F6474">
        <w:t>Systémy kontroly vstupů pro použití v bezpečnostních aplikacích</w:t>
      </w:r>
    </w:p>
    <w:p w14:paraId="5259B50A" w14:textId="77777777" w:rsidR="00057364" w:rsidRDefault="00057364" w:rsidP="007F7EA4">
      <w:pPr>
        <w:pStyle w:val="Odstavecseseznamem"/>
        <w:numPr>
          <w:ilvl w:val="0"/>
          <w:numId w:val="6"/>
        </w:numPr>
      </w:pPr>
      <w:r w:rsidRPr="008F6474">
        <w:t>ČSN EN 50</w:t>
      </w:r>
      <w:r>
        <w:t> </w:t>
      </w:r>
      <w:r w:rsidRPr="008F6474">
        <w:t>136</w:t>
      </w:r>
      <w:r>
        <w:tab/>
      </w:r>
      <w:r w:rsidRPr="008F6474">
        <w:t>Poplachové přenosové systémy a zařízení</w:t>
      </w:r>
    </w:p>
    <w:p w14:paraId="56832D21" w14:textId="77777777" w:rsidR="0007094A" w:rsidRDefault="0007094A" w:rsidP="007F7EA4">
      <w:pPr>
        <w:pStyle w:val="Odstavecseseznamem"/>
        <w:numPr>
          <w:ilvl w:val="0"/>
          <w:numId w:val="6"/>
        </w:numPr>
      </w:pPr>
      <w:r>
        <w:t>Vyhláška 23/2008</w:t>
      </w:r>
      <w:r>
        <w:tab/>
        <w:t xml:space="preserve">Technické podmínky požární ochrany staveb </w:t>
      </w:r>
    </w:p>
    <w:p w14:paraId="0167256E" w14:textId="77777777" w:rsidR="004B18A5" w:rsidRDefault="004B18A5" w:rsidP="007F7EA4">
      <w:pPr>
        <w:pStyle w:val="Odstavecseseznamem"/>
        <w:numPr>
          <w:ilvl w:val="0"/>
          <w:numId w:val="6"/>
        </w:numPr>
      </w:pPr>
      <w:r>
        <w:t xml:space="preserve">Vyhláška 268/2011Technické podmínky požární ochrany staveb </w:t>
      </w:r>
    </w:p>
    <w:p w14:paraId="6D13A9A7" w14:textId="77777777" w:rsidR="001B3FFA" w:rsidRPr="005D1DB3" w:rsidRDefault="001B3FFA" w:rsidP="001B3FFA">
      <w:pPr>
        <w:pStyle w:val="Nadpis2"/>
        <w:numPr>
          <w:ilvl w:val="1"/>
          <w:numId w:val="1"/>
        </w:numPr>
      </w:pPr>
      <w:bookmarkStart w:id="13" w:name="_Toc290654900"/>
      <w:bookmarkStart w:id="14" w:name="_Toc301164657"/>
      <w:bookmarkStart w:id="15" w:name="_Toc157597692"/>
      <w:bookmarkStart w:id="16" w:name="_Toc290654901"/>
      <w:r>
        <w:t>Dokumentace</w:t>
      </w:r>
      <w:bookmarkEnd w:id="13"/>
      <w:bookmarkEnd w:id="14"/>
      <w:bookmarkEnd w:id="15"/>
    </w:p>
    <w:p w14:paraId="26604A75" w14:textId="77777777" w:rsidR="001B3FFA" w:rsidRPr="00E96FB4" w:rsidRDefault="001B3FFA" w:rsidP="001B3FFA">
      <w:r w:rsidRPr="00E96FB4">
        <w:t>V rámci kompletace systému poskytne dodavatel následující dokumentaci:</w:t>
      </w:r>
    </w:p>
    <w:p w14:paraId="571520FA" w14:textId="77777777" w:rsidR="001B3FFA" w:rsidRPr="00E96FB4" w:rsidRDefault="001B3FFA" w:rsidP="007F7EA4">
      <w:pPr>
        <w:pStyle w:val="Odstavecseseznamem"/>
        <w:numPr>
          <w:ilvl w:val="0"/>
          <w:numId w:val="7"/>
        </w:numPr>
      </w:pPr>
      <w:r w:rsidRPr="00E96FB4">
        <w:t xml:space="preserve">Provedení projektové dokumentace systému obsahující umístění prvků a rozvody </w:t>
      </w:r>
      <w:r>
        <w:t>v tištěné podobě a elektronicky</w:t>
      </w:r>
    </w:p>
    <w:p w14:paraId="609EF2AE" w14:textId="77777777" w:rsidR="001B3FFA" w:rsidRPr="00E96FB4" w:rsidRDefault="001B3FFA" w:rsidP="007F7EA4">
      <w:pPr>
        <w:pStyle w:val="Odstavecseseznamem"/>
        <w:numPr>
          <w:ilvl w:val="0"/>
          <w:numId w:val="7"/>
        </w:numPr>
      </w:pPr>
      <w:r w:rsidRPr="00E96FB4">
        <w:t>N</w:t>
      </w:r>
      <w:r>
        <w:t>ávod k obsluze a údržbě systému</w:t>
      </w:r>
    </w:p>
    <w:p w14:paraId="4CD0F193" w14:textId="77777777" w:rsidR="001B3FFA" w:rsidRPr="00E96FB4" w:rsidRDefault="001B3FFA" w:rsidP="007F7EA4">
      <w:pPr>
        <w:pStyle w:val="Odstavecseseznamem"/>
        <w:numPr>
          <w:ilvl w:val="0"/>
          <w:numId w:val="7"/>
        </w:numPr>
      </w:pPr>
      <w:r w:rsidRPr="00E96FB4">
        <w:t>Kompletní seznam instalovaných zařízení, jejich naprogramo</w:t>
      </w:r>
      <w:r>
        <w:t>vané parametry, texty a popisy</w:t>
      </w:r>
    </w:p>
    <w:p w14:paraId="06D0719E" w14:textId="77777777" w:rsidR="001B3FFA" w:rsidRPr="00E96FB4" w:rsidRDefault="001B3FFA" w:rsidP="007F7EA4">
      <w:pPr>
        <w:pStyle w:val="Odstavecseseznamem"/>
        <w:numPr>
          <w:ilvl w:val="0"/>
          <w:numId w:val="7"/>
        </w:numPr>
      </w:pPr>
      <w:r w:rsidRPr="00E96FB4">
        <w:t>Dokumentaci ke všem naprogramovaným ovládání</w:t>
      </w:r>
      <w:r>
        <w:t xml:space="preserve"> (příčiny a efekty)</w:t>
      </w:r>
    </w:p>
    <w:p w14:paraId="05A36C61" w14:textId="77777777" w:rsidR="001B3FFA" w:rsidRPr="00E96FB4" w:rsidRDefault="001B3FFA" w:rsidP="007F7EA4">
      <w:pPr>
        <w:pStyle w:val="Odstavecseseznamem"/>
        <w:numPr>
          <w:ilvl w:val="0"/>
          <w:numId w:val="7"/>
        </w:numPr>
      </w:pPr>
      <w:r w:rsidRPr="00E96FB4">
        <w:t>Dokumen</w:t>
      </w:r>
      <w:r>
        <w:t>taci aktuální topologie systému</w:t>
      </w:r>
    </w:p>
    <w:p w14:paraId="69817EA2" w14:textId="77777777" w:rsidR="001B3FFA" w:rsidRPr="00E96FB4" w:rsidRDefault="001B3FFA" w:rsidP="007F7EA4">
      <w:pPr>
        <w:pStyle w:val="Odstavecseseznamem"/>
        <w:numPr>
          <w:ilvl w:val="0"/>
          <w:numId w:val="7"/>
        </w:numPr>
      </w:pPr>
      <w:r>
        <w:t>Požární knihu</w:t>
      </w:r>
    </w:p>
    <w:p w14:paraId="27E3EBF0" w14:textId="77777777" w:rsidR="001B3FFA" w:rsidRPr="00E96FB4" w:rsidRDefault="001B3FFA" w:rsidP="007F7EA4">
      <w:pPr>
        <w:pStyle w:val="Odstavecseseznamem"/>
        <w:numPr>
          <w:ilvl w:val="0"/>
          <w:numId w:val="7"/>
        </w:numPr>
      </w:pPr>
      <w:r w:rsidRPr="00E96FB4">
        <w:t>Výpočet požadavků na napájení a záložní baterie. Kapacita baterií a napájecího zdroje bude poskytovat m</w:t>
      </w:r>
      <w:r>
        <w:t>inimálně 125% vypočtené hodnoty</w:t>
      </w:r>
    </w:p>
    <w:p w14:paraId="6DDF1CEB" w14:textId="77777777" w:rsidR="001B3FFA" w:rsidRPr="00E96FB4" w:rsidRDefault="001B3FFA" w:rsidP="007F7EA4">
      <w:pPr>
        <w:pStyle w:val="Odstavecseseznamem"/>
        <w:numPr>
          <w:ilvl w:val="0"/>
          <w:numId w:val="7"/>
        </w:numPr>
      </w:pPr>
      <w:r w:rsidRPr="00E96FB4">
        <w:t xml:space="preserve">Seznam všech </w:t>
      </w:r>
      <w:r>
        <w:t xml:space="preserve">předem odsouhlasených </w:t>
      </w:r>
      <w:r w:rsidRPr="00E96FB4">
        <w:t xml:space="preserve">odchylek, výjimek, variant nebo záměn </w:t>
      </w:r>
      <w:r>
        <w:t>oproti PD</w:t>
      </w:r>
    </w:p>
    <w:p w14:paraId="23654F32" w14:textId="77777777" w:rsidR="001B3FFA" w:rsidRPr="00E96FB4" w:rsidRDefault="001B3FFA" w:rsidP="007F7EA4">
      <w:pPr>
        <w:pStyle w:val="Odstavecseseznamem"/>
        <w:numPr>
          <w:ilvl w:val="0"/>
          <w:numId w:val="7"/>
        </w:numPr>
      </w:pPr>
      <w:r w:rsidRPr="00E96FB4">
        <w:t>Provozní řád</w:t>
      </w:r>
    </w:p>
    <w:p w14:paraId="009BF354" w14:textId="77777777" w:rsidR="001B3FFA" w:rsidRPr="00E96FB4" w:rsidRDefault="001B3FFA" w:rsidP="007F7EA4">
      <w:pPr>
        <w:pStyle w:val="Odstavecseseznamem"/>
        <w:numPr>
          <w:ilvl w:val="0"/>
          <w:numId w:val="7"/>
        </w:numPr>
      </w:pPr>
      <w:r w:rsidRPr="00E96FB4">
        <w:t>Havarijní řád</w:t>
      </w:r>
    </w:p>
    <w:p w14:paraId="79D29FE6" w14:textId="77777777" w:rsidR="001B3FFA" w:rsidRPr="00E96FB4" w:rsidRDefault="001B3FFA" w:rsidP="007F7EA4">
      <w:pPr>
        <w:pStyle w:val="Odstavecseseznamem"/>
        <w:numPr>
          <w:ilvl w:val="0"/>
          <w:numId w:val="7"/>
        </w:numPr>
      </w:pPr>
      <w:r w:rsidRPr="00E96FB4">
        <w:t>Místní bezpečnostní předpis</w:t>
      </w:r>
    </w:p>
    <w:p w14:paraId="204D3836" w14:textId="77777777" w:rsidR="001B3FFA" w:rsidRPr="00E96FB4" w:rsidRDefault="001B3FFA" w:rsidP="001B3FFA">
      <w:r w:rsidRPr="00E96FB4">
        <w:t>Při předání systému dodavatel poskytne následující certifikáty:</w:t>
      </w:r>
    </w:p>
    <w:p w14:paraId="4D724629" w14:textId="77777777" w:rsidR="001B3FFA" w:rsidRPr="00E96FB4" w:rsidRDefault="001B3FFA" w:rsidP="007F7EA4">
      <w:pPr>
        <w:pStyle w:val="Odstavecseseznamem"/>
        <w:numPr>
          <w:ilvl w:val="0"/>
          <w:numId w:val="8"/>
        </w:numPr>
      </w:pPr>
      <w:r>
        <w:t>Certifikát na projekt</w:t>
      </w:r>
    </w:p>
    <w:p w14:paraId="33FA64DE" w14:textId="77777777" w:rsidR="001B3FFA" w:rsidRPr="00E96FB4" w:rsidRDefault="001B3FFA" w:rsidP="007F7EA4">
      <w:pPr>
        <w:pStyle w:val="Odstavecseseznamem"/>
        <w:numPr>
          <w:ilvl w:val="0"/>
          <w:numId w:val="8"/>
        </w:numPr>
      </w:pPr>
      <w:r>
        <w:t>Certifikát na instalaci</w:t>
      </w:r>
    </w:p>
    <w:p w14:paraId="27FC678D" w14:textId="77777777" w:rsidR="001B3FFA" w:rsidRPr="00E96FB4" w:rsidRDefault="001B3FFA" w:rsidP="007F7EA4">
      <w:pPr>
        <w:pStyle w:val="Odstavecseseznamem"/>
        <w:numPr>
          <w:ilvl w:val="0"/>
          <w:numId w:val="8"/>
        </w:numPr>
      </w:pPr>
      <w:r w:rsidRPr="00E96FB4">
        <w:t>C</w:t>
      </w:r>
      <w:r>
        <w:t>ertifikát na uvedení do provozu</w:t>
      </w:r>
    </w:p>
    <w:p w14:paraId="191D49F7" w14:textId="77777777" w:rsidR="001B3FFA" w:rsidRPr="00E96FB4" w:rsidRDefault="001B3FFA" w:rsidP="007F7EA4">
      <w:pPr>
        <w:pStyle w:val="Odstavecseseznamem"/>
        <w:numPr>
          <w:ilvl w:val="0"/>
          <w:numId w:val="8"/>
        </w:numPr>
      </w:pPr>
      <w:r w:rsidRPr="00E96FB4">
        <w:t>Certifikáty a prohlášení o sh</w:t>
      </w:r>
      <w:r>
        <w:t>odě vydané k výrobkům a systému</w:t>
      </w:r>
    </w:p>
    <w:p w14:paraId="13AB55FC" w14:textId="77777777" w:rsidR="001B3FFA" w:rsidRDefault="001B3FFA" w:rsidP="007F7EA4">
      <w:pPr>
        <w:pStyle w:val="Odstavecseseznamem"/>
        <w:numPr>
          <w:ilvl w:val="0"/>
          <w:numId w:val="8"/>
        </w:numPr>
      </w:pPr>
      <w:r w:rsidRPr="00E96FB4">
        <w:t>Certifikát s výsl</w:t>
      </w:r>
      <w:r>
        <w:t>edky testů a předávací protokol</w:t>
      </w:r>
    </w:p>
    <w:p w14:paraId="2F0E6270" w14:textId="77777777" w:rsidR="001B3FFA" w:rsidRDefault="001B3FFA" w:rsidP="001B3FFA">
      <w:pPr>
        <w:pStyle w:val="Nadpis2"/>
        <w:numPr>
          <w:ilvl w:val="1"/>
          <w:numId w:val="1"/>
        </w:numPr>
      </w:pPr>
      <w:bookmarkStart w:id="17" w:name="_Toc157597693"/>
      <w:r>
        <w:t>Uvedení do provozu</w:t>
      </w:r>
      <w:bookmarkEnd w:id="16"/>
      <w:bookmarkEnd w:id="17"/>
    </w:p>
    <w:p w14:paraId="55E33DE0" w14:textId="77777777" w:rsidR="001B3FFA" w:rsidRPr="00E96FB4" w:rsidRDefault="001B3FFA" w:rsidP="001B3FFA">
      <w:r w:rsidRPr="00E96FB4">
        <w:t>Celý systém bude zkontrolován a otestován, aby byl zaručen jeho provoz v souladu s touto specifikací a požadavky příslušných norem. Zejména se jedná o prověření:</w:t>
      </w:r>
    </w:p>
    <w:p w14:paraId="09C99664" w14:textId="77777777" w:rsidR="001B3FFA" w:rsidRPr="00E96FB4" w:rsidRDefault="001B3FFA" w:rsidP="007F7EA4">
      <w:pPr>
        <w:pStyle w:val="Odstavecseseznamem"/>
        <w:numPr>
          <w:ilvl w:val="0"/>
          <w:numId w:val="9"/>
        </w:numPr>
      </w:pPr>
      <w:r w:rsidRPr="00E96FB4">
        <w:t xml:space="preserve">Napájení, včetně případného </w:t>
      </w:r>
      <w:r>
        <w:t>bateriového napájení</w:t>
      </w:r>
    </w:p>
    <w:p w14:paraId="159B2FE8" w14:textId="77777777" w:rsidR="001B3FFA" w:rsidRPr="00E96FB4" w:rsidRDefault="001B3FFA" w:rsidP="007F7EA4">
      <w:pPr>
        <w:pStyle w:val="Odstavecseseznamem"/>
        <w:numPr>
          <w:ilvl w:val="0"/>
          <w:numId w:val="9"/>
        </w:numPr>
      </w:pPr>
      <w:r w:rsidRPr="00E96FB4">
        <w:t>Správné funk</w:t>
      </w:r>
      <w:r>
        <w:t>ce všech instalovaných zařízení</w:t>
      </w:r>
    </w:p>
    <w:p w14:paraId="7D8985E2" w14:textId="77777777" w:rsidR="001B3FFA" w:rsidRPr="00E96FB4" w:rsidRDefault="001B3FFA" w:rsidP="007F7EA4">
      <w:pPr>
        <w:pStyle w:val="Odstavecseseznamem"/>
        <w:numPr>
          <w:ilvl w:val="0"/>
          <w:numId w:val="9"/>
        </w:numPr>
      </w:pPr>
      <w:r w:rsidRPr="00E96FB4">
        <w:t>Funkčnost všech instalovaných k</w:t>
      </w:r>
      <w:r>
        <w:t>abelů, včetně kabelových rezerv</w:t>
      </w:r>
    </w:p>
    <w:p w14:paraId="1FE22E8F" w14:textId="77777777" w:rsidR="001B3FFA" w:rsidRDefault="001B3FFA" w:rsidP="007F7EA4">
      <w:pPr>
        <w:pStyle w:val="Odstavecseseznamem"/>
        <w:numPr>
          <w:ilvl w:val="0"/>
          <w:numId w:val="9"/>
        </w:numPr>
      </w:pPr>
      <w:r w:rsidRPr="00E96FB4">
        <w:t xml:space="preserve">Správného označení všech </w:t>
      </w:r>
      <w:r>
        <w:t>zařízení identifikačním štítkem</w:t>
      </w:r>
    </w:p>
    <w:p w14:paraId="4320D660" w14:textId="77777777" w:rsidR="0021313B" w:rsidRPr="001023E9" w:rsidRDefault="0021313B" w:rsidP="0021313B">
      <w:pPr>
        <w:pStyle w:val="Nadpis2"/>
        <w:numPr>
          <w:ilvl w:val="1"/>
          <w:numId w:val="1"/>
        </w:numPr>
      </w:pPr>
      <w:bookmarkStart w:id="18" w:name="_Toc157597694"/>
      <w:r w:rsidRPr="001023E9">
        <w:lastRenderedPageBreak/>
        <w:t>Vedení kabeláže</w:t>
      </w:r>
      <w:bookmarkEnd w:id="6"/>
      <w:bookmarkEnd w:id="7"/>
      <w:bookmarkEnd w:id="18"/>
    </w:p>
    <w:p w14:paraId="5DCD0414" w14:textId="77777777" w:rsidR="0021313B" w:rsidRPr="00AF7EA3" w:rsidRDefault="0021313B" w:rsidP="0021313B">
      <w:r w:rsidRPr="00AF7EA3">
        <w:t xml:space="preserve">Spojování kabelů by se mělo </w:t>
      </w:r>
      <w:proofErr w:type="gramStart"/>
      <w:r w:rsidRPr="00AF7EA3">
        <w:t>provádět</w:t>
      </w:r>
      <w:proofErr w:type="gramEnd"/>
      <w:r w:rsidRPr="00AF7EA3">
        <w:t xml:space="preserve"> pokud možno ve skříních a krabicích se zařízeními. Všechny prostupy kabelových rozvodů v konstrukcích musí být utěsněny dle ČSN 73 0802, v celé tloušťce prostupu.</w:t>
      </w:r>
    </w:p>
    <w:p w14:paraId="1D225FFD" w14:textId="77777777" w:rsidR="0021313B" w:rsidRPr="00AF7EA3" w:rsidRDefault="0021313B" w:rsidP="0021313B">
      <w:r w:rsidRPr="00AF7EA3">
        <w:t xml:space="preserve">V místech průchodu kabelu skrz venkovní zdi by měla být použita hladká kovová objímka nebo objímka z jiného </w:t>
      </w:r>
      <w:proofErr w:type="spellStart"/>
      <w:r w:rsidRPr="00AF7EA3">
        <w:t>nenavlhajícího</w:t>
      </w:r>
      <w:proofErr w:type="spellEnd"/>
      <w:r w:rsidRPr="00AF7EA3">
        <w:t xml:space="preserve"> materiálu a prostup ve zdi řádně utěsněn. Prostup se musí mírně svažovat směrem k vnější straně zdi a měl by být utěsněn vhodným materiálem odolným proti vlivům počasí.</w:t>
      </w:r>
    </w:p>
    <w:p w14:paraId="4AC935E4" w14:textId="77777777" w:rsidR="003C73AC" w:rsidRDefault="003C73AC" w:rsidP="003C73AC">
      <w:bookmarkStart w:id="19" w:name="_Toc268239002"/>
      <w:bookmarkStart w:id="20" w:name="_Toc286822897"/>
      <w:r w:rsidRPr="00795CCE">
        <w:t xml:space="preserve">Kabelové trasy sloužící pro napájení a ovládání vybraných požárně bezpečnostních zařízení, technických a technologických zařízení, které musí zůstat funkční při požáru, musí splňovat funkční integritu kabelové trasy ČSN 73 0848 a požadavky na třídu reakce na oheň v souladu s přílohou 2 vyhlášky MV č. </w:t>
      </w:r>
      <w:r>
        <w:t>268</w:t>
      </w:r>
      <w:r w:rsidRPr="00795CCE">
        <w:t>/20</w:t>
      </w:r>
      <w:r>
        <w:t>11</w:t>
      </w:r>
      <w:r w:rsidRPr="00795CCE">
        <w:t xml:space="preserve"> Sb., ve znění pozdějších předpisů.</w:t>
      </w:r>
    </w:p>
    <w:p w14:paraId="24254286" w14:textId="77777777" w:rsidR="003C73AC" w:rsidRPr="009D2C99" w:rsidRDefault="003C73AC" w:rsidP="003C73AC">
      <w:r w:rsidRPr="009D2C99">
        <w:t>Požadovaná minimální doba funkčnosti napájecího kabelového zařízení (kabely, závěsné systémy) je pro:</w:t>
      </w:r>
    </w:p>
    <w:p w14:paraId="4475C83A" w14:textId="77777777" w:rsidR="00177DEB" w:rsidRPr="00057BDE" w:rsidRDefault="00177DEB" w:rsidP="007F7EA4">
      <w:pPr>
        <w:numPr>
          <w:ilvl w:val="0"/>
          <w:numId w:val="17"/>
        </w:numPr>
      </w:pPr>
      <w:r w:rsidRPr="00057BDE">
        <w:t xml:space="preserve">zařízení pro akustické vyhlášení požáru – doba funkčnosti min. 15 minut, nepřerušený provoz, kabelové rozvody zajišťujících funkčnost P </w:t>
      </w:r>
      <w:r w:rsidR="0025000E" w:rsidRPr="00057BDE">
        <w:t>30</w:t>
      </w:r>
      <w:r w:rsidRPr="00057BDE">
        <w:t>-R (třída funkčnosti), třída reakce B2ca</w:t>
      </w:r>
      <w:r w:rsidR="0025000E" w:rsidRPr="00057BDE">
        <w:t xml:space="preserve"> </w:t>
      </w:r>
      <w:r w:rsidRPr="00057BDE">
        <w:t>s</w:t>
      </w:r>
      <w:proofErr w:type="gramStart"/>
      <w:r w:rsidRPr="00057BDE">
        <w:t>1,d</w:t>
      </w:r>
      <w:proofErr w:type="gramEnd"/>
      <w:r w:rsidRPr="00057BDE">
        <w:t>1</w:t>
      </w:r>
    </w:p>
    <w:p w14:paraId="758F1FBA" w14:textId="77777777" w:rsidR="00177DEB" w:rsidRPr="00057BDE" w:rsidRDefault="00177DEB" w:rsidP="007F7EA4">
      <w:pPr>
        <w:numPr>
          <w:ilvl w:val="0"/>
          <w:numId w:val="17"/>
        </w:numPr>
      </w:pPr>
      <w:r w:rsidRPr="00057BDE">
        <w:t xml:space="preserve">ovládací kabely od EPS – doba funkčnosti min. </w:t>
      </w:r>
      <w:r w:rsidR="006B2A6F" w:rsidRPr="00057BDE">
        <w:t>15</w:t>
      </w:r>
      <w:r w:rsidRPr="00057BDE">
        <w:t xml:space="preserve"> minut, nepřerušený provoz, kabelové rozvody zajišťujících funkčnost P </w:t>
      </w:r>
      <w:r w:rsidR="006B2A6F" w:rsidRPr="00057BDE">
        <w:t>15</w:t>
      </w:r>
      <w:r w:rsidRPr="00057BDE">
        <w:t>-R</w:t>
      </w:r>
      <w:r w:rsidR="006B2A6F" w:rsidRPr="00057BDE">
        <w:t>, PH15-R</w:t>
      </w:r>
      <w:r w:rsidRPr="00057BDE">
        <w:t xml:space="preserve"> (třída funkčnosti), třída reakce B2ca</w:t>
      </w:r>
      <w:r w:rsidR="0025000E" w:rsidRPr="00057BDE">
        <w:t xml:space="preserve"> </w:t>
      </w:r>
      <w:r w:rsidRPr="00057BDE">
        <w:t>s</w:t>
      </w:r>
      <w:proofErr w:type="gramStart"/>
      <w:r w:rsidRPr="00057BDE">
        <w:t>1,d</w:t>
      </w:r>
      <w:proofErr w:type="gramEnd"/>
      <w:r w:rsidRPr="00057BDE">
        <w:t>1</w:t>
      </w:r>
    </w:p>
    <w:p w14:paraId="0EC1076D" w14:textId="77777777" w:rsidR="0014542E" w:rsidRPr="007F74F0" w:rsidRDefault="0014542E" w:rsidP="0014542E">
      <w:r w:rsidRPr="007F74F0">
        <w:t>Slaboproudá kabeláž bude vedena:</w:t>
      </w:r>
    </w:p>
    <w:p w14:paraId="1E46A6F5" w14:textId="17F5B9EE" w:rsidR="0014542E" w:rsidRPr="00474783" w:rsidRDefault="0014542E" w:rsidP="0014542E">
      <w:pPr>
        <w:pStyle w:val="Odstavecseseznamem"/>
        <w:numPr>
          <w:ilvl w:val="0"/>
          <w:numId w:val="2"/>
        </w:numPr>
      </w:pPr>
      <w:r w:rsidRPr="00474783">
        <w:t>Ve žlabech samostatně od ostatních kabelů</w:t>
      </w:r>
      <w:r>
        <w:t xml:space="preserve"> ENN, </w:t>
      </w:r>
      <w:r w:rsidR="0062101E">
        <w:t xml:space="preserve">pro funkční trasu EPS je </w:t>
      </w:r>
      <w:r w:rsidR="005B4AB1">
        <w:t>určen</w:t>
      </w:r>
      <w:r>
        <w:t xml:space="preserve"> žlab</w:t>
      </w:r>
      <w:r w:rsidR="005B4AB1">
        <w:t xml:space="preserve"> 300/</w:t>
      </w:r>
      <w:proofErr w:type="gramStart"/>
      <w:r w:rsidR="005B4AB1">
        <w:t>105mm</w:t>
      </w:r>
      <w:proofErr w:type="gramEnd"/>
      <w:r w:rsidR="005B4AB1">
        <w:t xml:space="preserve"> (žlab vč. příslušenství je dodávkou profese ENN) společný s ENN, rozdělení na dvě části stínící přepážkou, kabely EPS ve žlabu svazkovat, při uložení dodržet požadované vzdálenosti při soubězích s kabely ENN </w:t>
      </w:r>
      <w:r>
        <w:t xml:space="preserve"> </w:t>
      </w:r>
    </w:p>
    <w:p w14:paraId="177FCDFD" w14:textId="2FBFDC4D" w:rsidR="0014542E" w:rsidRDefault="0014542E" w:rsidP="0014542E">
      <w:pPr>
        <w:pStyle w:val="Odstavecseseznamem"/>
        <w:numPr>
          <w:ilvl w:val="0"/>
          <w:numId w:val="2"/>
        </w:numPr>
      </w:pPr>
      <w:r w:rsidRPr="00474783">
        <w:t>V ochranných trubkách</w:t>
      </w:r>
      <w:r>
        <w:t xml:space="preserve"> pod povrchem (ve zděných</w:t>
      </w:r>
      <w:r w:rsidR="00FF78FF">
        <w:t xml:space="preserve">, </w:t>
      </w:r>
      <w:r>
        <w:t>v SDK příčkách)</w:t>
      </w:r>
    </w:p>
    <w:p w14:paraId="4004EB12" w14:textId="2E87A491" w:rsidR="0014542E" w:rsidRDefault="0014542E" w:rsidP="0014542E">
      <w:pPr>
        <w:pStyle w:val="Odstavecseseznamem"/>
        <w:numPr>
          <w:ilvl w:val="0"/>
          <w:numId w:val="2"/>
        </w:numPr>
      </w:pPr>
      <w:r w:rsidRPr="00474783">
        <w:t>Na samostatných příchytkách</w:t>
      </w:r>
      <w:r>
        <w:t>, kabelových držácích</w:t>
      </w:r>
      <w:r w:rsidR="005B4AB1">
        <w:t xml:space="preserve"> – trasy vedené po stropech místností k automatickým čidlům EPS, vzhledem k tomu, že v objektu nejsou osazeny téměř žádné podhledové konstrukce, budou trasy k čidlům vedeny přiznaně na kabelových příchytkách, trasy provést s ohledem na funkčnost s důrazem na estetiku provedení</w:t>
      </w:r>
    </w:p>
    <w:p w14:paraId="2AF4F3EB" w14:textId="77777777" w:rsidR="00FE766C" w:rsidRDefault="00463F77" w:rsidP="00463F77">
      <w:pPr>
        <w:rPr>
          <w:i/>
          <w:iCs/>
        </w:rPr>
      </w:pPr>
      <w:r w:rsidRPr="00FE766C">
        <w:rPr>
          <w:i/>
          <w:iCs/>
        </w:rPr>
        <w:t>Pozn: Drátěné kabelové žlaby (platí ale i pro nástěnné a parapetní) jsou zamýšleny jako designový prvek řešení interiéru (</w:t>
      </w:r>
      <w:proofErr w:type="spellStart"/>
      <w:r w:rsidRPr="00FE766C">
        <w:rPr>
          <w:i/>
          <w:iCs/>
        </w:rPr>
        <w:t>loftový</w:t>
      </w:r>
      <w:proofErr w:type="spellEnd"/>
      <w:r w:rsidRPr="00FE766C">
        <w:rPr>
          <w:i/>
          <w:iCs/>
        </w:rPr>
        <w:t xml:space="preserve"> prostor). Je požadováno </w:t>
      </w:r>
      <w:r w:rsidR="00FE766C">
        <w:rPr>
          <w:i/>
          <w:iCs/>
        </w:rPr>
        <w:t xml:space="preserve">jednotné provedení </w:t>
      </w:r>
      <w:r w:rsidRPr="00FE766C">
        <w:rPr>
          <w:i/>
          <w:iCs/>
        </w:rPr>
        <w:t xml:space="preserve">těchto žlabů </w:t>
      </w:r>
      <w:r w:rsidR="00FE766C">
        <w:rPr>
          <w:i/>
          <w:iCs/>
        </w:rPr>
        <w:t>pro všechny elektro rozvody</w:t>
      </w:r>
      <w:r w:rsidRPr="00FE766C">
        <w:rPr>
          <w:i/>
          <w:iCs/>
        </w:rPr>
        <w:t xml:space="preserve"> (včetně upevňovacích, rožních, přechodových, koncových nebo pořádacích prvků a ostatních komponent) tak aby nevznikal prostor pro improvizaci </w:t>
      </w:r>
      <w:r w:rsidR="00FE766C">
        <w:rPr>
          <w:i/>
          <w:iCs/>
        </w:rPr>
        <w:t>při realizaci.</w:t>
      </w:r>
      <w:r w:rsidRPr="00FE766C">
        <w:rPr>
          <w:i/>
          <w:iCs/>
        </w:rPr>
        <w:t xml:space="preserve"> </w:t>
      </w:r>
    </w:p>
    <w:p w14:paraId="0C4F45C0" w14:textId="7546749F" w:rsidR="00463F77" w:rsidRPr="00FE766C" w:rsidRDefault="00FE766C" w:rsidP="00463F77">
      <w:pPr>
        <w:rPr>
          <w:i/>
          <w:iCs/>
        </w:rPr>
      </w:pPr>
      <w:r>
        <w:rPr>
          <w:i/>
          <w:iCs/>
        </w:rPr>
        <w:t xml:space="preserve">Dále je požadováno investorem </w:t>
      </w:r>
      <w:r w:rsidR="00463F77" w:rsidRPr="00FE766C">
        <w:rPr>
          <w:i/>
          <w:iCs/>
        </w:rPr>
        <w:t>estetické provedení pokládky kabelů (srovnání, vyvázání, nebo lépe použití pořádacího systému příslušné sestavy).</w:t>
      </w:r>
    </w:p>
    <w:p w14:paraId="17BAD833" w14:textId="77777777" w:rsidR="0014542E" w:rsidRDefault="0014542E" w:rsidP="0014542E">
      <w:r>
        <w:t>Všechna zařízení budou instalována s ohledem na požadavky požárně-bezpečnostního řešení stavby a s ohledem na požadavky uvedené v Protokolu o určení vlivu prostředí.</w:t>
      </w:r>
    </w:p>
    <w:p w14:paraId="7604DB04" w14:textId="77777777" w:rsidR="0014542E" w:rsidRDefault="0014542E" w:rsidP="0014542E">
      <w:r w:rsidRPr="0091338B">
        <w:lastRenderedPageBreak/>
        <w:t xml:space="preserve">Kabelové trasy nutno provést dle platného Požárního posouzení budovy schváleného příslušným HZS </w:t>
      </w:r>
      <w:r>
        <w:t>–</w:t>
      </w:r>
      <w:r w:rsidRPr="0091338B">
        <w:t xml:space="preserve"> </w:t>
      </w:r>
      <w:r>
        <w:t xml:space="preserve">je </w:t>
      </w:r>
      <w:r w:rsidRPr="0091338B">
        <w:t>nutno vyžádat před započetím prací u gen. dodavatele stavby.</w:t>
      </w:r>
    </w:p>
    <w:p w14:paraId="1DB7F175" w14:textId="415D01F9" w:rsidR="00D25A9E" w:rsidRPr="00D25A9E" w:rsidRDefault="00D25A9E" w:rsidP="00D25A9E">
      <w:pPr>
        <w:pStyle w:val="Zkladntext3"/>
        <w:spacing w:before="120" w:after="0"/>
        <w:ind w:firstLine="709"/>
        <w:jc w:val="both"/>
        <w:rPr>
          <w:rFonts w:asciiTheme="minorHAnsi" w:hAnsiTheme="minorHAnsi" w:cstheme="minorHAnsi"/>
          <w:i/>
          <w:sz w:val="20"/>
          <w:szCs w:val="20"/>
        </w:rPr>
      </w:pPr>
      <w:r w:rsidRPr="00D25A9E">
        <w:rPr>
          <w:rFonts w:asciiTheme="minorHAnsi" w:hAnsiTheme="minorHAnsi" w:cstheme="minorHAnsi"/>
          <w:i/>
          <w:sz w:val="20"/>
          <w:szCs w:val="20"/>
        </w:rPr>
        <w:t xml:space="preserve">Kabelové trasy k požárně bezpečnostnímu zařízení musí být provedeny tak, aby zůstaly funkční po celou požadovanou dobu v případě požáru – jedná se o tzv. kabelovou trasu s funkční integritou dle ČSN 73 0848. Tato kabelová trasa je charakterizována třídou funkčnosti kabelového zařízení a musí být provedena tak, aby zajišťovala v případě požáru po požadovanou dobu bezpečné napájení, ovládání a řízení elektrických zařízení důležitých pro požární bezpečnost stavby. </w:t>
      </w:r>
    </w:p>
    <w:p w14:paraId="34B6D93D" w14:textId="77777777" w:rsidR="00D25A9E" w:rsidRPr="00D25A9E" w:rsidRDefault="00D25A9E" w:rsidP="00D25A9E">
      <w:pPr>
        <w:pStyle w:val="Zkladntext3"/>
        <w:spacing w:after="0"/>
        <w:rPr>
          <w:rFonts w:asciiTheme="minorHAnsi" w:hAnsiTheme="minorHAnsi" w:cstheme="minorHAnsi"/>
          <w:i/>
          <w:sz w:val="20"/>
          <w:szCs w:val="20"/>
        </w:rPr>
      </w:pPr>
      <w:r w:rsidRPr="00D25A9E">
        <w:rPr>
          <w:rFonts w:asciiTheme="minorHAnsi" w:hAnsiTheme="minorHAnsi" w:cstheme="minorHAnsi"/>
          <w:i/>
          <w:sz w:val="20"/>
          <w:szCs w:val="20"/>
        </w:rPr>
        <w:tab/>
        <w:t>Funkčnost kabelových tras musí být zkoušena a zabezpečena dle ČSN 73 0895.</w:t>
      </w:r>
    </w:p>
    <w:p w14:paraId="65B8DACA" w14:textId="77777777" w:rsidR="00D25A9E" w:rsidRPr="00D25A9E" w:rsidRDefault="00D25A9E" w:rsidP="00D25A9E">
      <w:pPr>
        <w:pStyle w:val="Prvnstrana"/>
        <w:tabs>
          <w:tab w:val="clear" w:pos="1814"/>
          <w:tab w:val="clear" w:pos="1928"/>
          <w:tab w:val="clear" w:pos="2835"/>
          <w:tab w:val="clear" w:pos="2948"/>
        </w:tabs>
        <w:spacing w:line="300" w:lineRule="exact"/>
        <w:ind w:firstLine="720"/>
        <w:rPr>
          <w:rFonts w:asciiTheme="minorHAnsi" w:hAnsiTheme="minorHAnsi" w:cstheme="minorHAnsi"/>
          <w:i/>
          <w:snapToGrid/>
        </w:rPr>
      </w:pPr>
      <w:r w:rsidRPr="00D25A9E">
        <w:rPr>
          <w:rFonts w:asciiTheme="minorHAnsi" w:hAnsiTheme="minorHAnsi" w:cstheme="minorHAnsi"/>
          <w:i/>
          <w:snapToGrid/>
        </w:rPr>
        <w:t>Požadovaná třída funkčnosti nově řešených kabelových tras při požáru je následující:</w:t>
      </w:r>
    </w:p>
    <w:p w14:paraId="7FAE6B38" w14:textId="77777777" w:rsidR="00D25A9E" w:rsidRPr="00D25A9E" w:rsidRDefault="00D25A9E" w:rsidP="00D25A9E">
      <w:pPr>
        <w:pStyle w:val="Zkladntext3"/>
        <w:numPr>
          <w:ilvl w:val="0"/>
          <w:numId w:val="39"/>
        </w:numPr>
        <w:spacing w:after="0"/>
        <w:jc w:val="both"/>
        <w:rPr>
          <w:rFonts w:asciiTheme="minorHAnsi" w:hAnsiTheme="minorHAnsi" w:cstheme="minorHAnsi"/>
          <w:i/>
          <w:sz w:val="20"/>
          <w:szCs w:val="20"/>
        </w:rPr>
      </w:pPr>
      <w:r w:rsidRPr="00D25A9E">
        <w:rPr>
          <w:rFonts w:asciiTheme="minorHAnsi" w:hAnsiTheme="minorHAnsi" w:cstheme="minorHAnsi"/>
          <w:i/>
          <w:sz w:val="20"/>
          <w:szCs w:val="20"/>
        </w:rPr>
        <w:t>Ovládací kabely EPS</w:t>
      </w:r>
      <w:r w:rsidRPr="00D25A9E">
        <w:rPr>
          <w:rFonts w:asciiTheme="minorHAnsi" w:hAnsiTheme="minorHAnsi" w:cstheme="minorHAnsi"/>
          <w:i/>
          <w:sz w:val="20"/>
          <w:szCs w:val="20"/>
        </w:rPr>
        <w:tab/>
      </w:r>
      <w:r w:rsidRPr="00D25A9E">
        <w:rPr>
          <w:rFonts w:asciiTheme="minorHAnsi" w:hAnsiTheme="minorHAnsi" w:cstheme="minorHAnsi"/>
          <w:i/>
          <w:sz w:val="20"/>
          <w:szCs w:val="20"/>
        </w:rPr>
        <w:tab/>
      </w:r>
      <w:r w:rsidRPr="00D25A9E">
        <w:rPr>
          <w:rFonts w:asciiTheme="minorHAnsi" w:hAnsiTheme="minorHAnsi" w:cstheme="minorHAnsi"/>
          <w:i/>
          <w:sz w:val="20"/>
          <w:szCs w:val="20"/>
        </w:rPr>
        <w:tab/>
      </w:r>
      <w:r w:rsidRPr="00D25A9E">
        <w:rPr>
          <w:rFonts w:asciiTheme="minorHAnsi" w:hAnsiTheme="minorHAnsi" w:cstheme="minorHAnsi"/>
          <w:i/>
          <w:sz w:val="20"/>
          <w:szCs w:val="20"/>
        </w:rPr>
        <w:tab/>
      </w:r>
      <w:proofErr w:type="gramStart"/>
      <w:r w:rsidRPr="00D25A9E">
        <w:rPr>
          <w:rFonts w:asciiTheme="minorHAnsi" w:hAnsiTheme="minorHAnsi" w:cstheme="minorHAnsi"/>
          <w:i/>
          <w:sz w:val="20"/>
          <w:szCs w:val="20"/>
        </w:rPr>
        <w:tab/>
        <w:t xml:space="preserve">  …</w:t>
      </w:r>
      <w:proofErr w:type="gramEnd"/>
      <w:r w:rsidRPr="00D25A9E">
        <w:rPr>
          <w:rFonts w:asciiTheme="minorHAnsi" w:hAnsiTheme="minorHAnsi" w:cstheme="minorHAnsi"/>
          <w:i/>
          <w:sz w:val="20"/>
          <w:szCs w:val="20"/>
        </w:rPr>
        <w:tab/>
        <w:t xml:space="preserve">  P15-R,</w:t>
      </w:r>
    </w:p>
    <w:p w14:paraId="61543C80" w14:textId="77777777" w:rsidR="00D25A9E" w:rsidRPr="00D25A9E" w:rsidRDefault="00D25A9E" w:rsidP="00D25A9E">
      <w:pPr>
        <w:pStyle w:val="Zkladntext3"/>
        <w:numPr>
          <w:ilvl w:val="0"/>
          <w:numId w:val="39"/>
        </w:numPr>
        <w:spacing w:after="0"/>
        <w:jc w:val="both"/>
        <w:rPr>
          <w:rFonts w:asciiTheme="minorHAnsi" w:hAnsiTheme="minorHAnsi" w:cstheme="minorHAnsi"/>
          <w:i/>
          <w:sz w:val="20"/>
          <w:szCs w:val="20"/>
        </w:rPr>
      </w:pPr>
      <w:r w:rsidRPr="00D25A9E">
        <w:rPr>
          <w:rFonts w:asciiTheme="minorHAnsi" w:hAnsiTheme="minorHAnsi" w:cstheme="minorHAnsi"/>
          <w:i/>
          <w:sz w:val="20"/>
          <w:szCs w:val="20"/>
        </w:rPr>
        <w:t>Napájení houkaček vyhlášení poplachu</w:t>
      </w:r>
      <w:r w:rsidRPr="00D25A9E">
        <w:rPr>
          <w:rFonts w:asciiTheme="minorHAnsi" w:hAnsiTheme="minorHAnsi" w:cstheme="minorHAnsi"/>
          <w:i/>
          <w:sz w:val="20"/>
          <w:szCs w:val="20"/>
        </w:rPr>
        <w:tab/>
      </w:r>
      <w:r w:rsidRPr="00D25A9E">
        <w:rPr>
          <w:rFonts w:asciiTheme="minorHAnsi" w:hAnsiTheme="minorHAnsi" w:cstheme="minorHAnsi"/>
          <w:i/>
          <w:sz w:val="20"/>
          <w:szCs w:val="20"/>
        </w:rPr>
        <w:tab/>
      </w:r>
      <w:proofErr w:type="gramStart"/>
      <w:r w:rsidRPr="00D25A9E">
        <w:rPr>
          <w:rFonts w:asciiTheme="minorHAnsi" w:hAnsiTheme="minorHAnsi" w:cstheme="minorHAnsi"/>
          <w:i/>
          <w:sz w:val="20"/>
          <w:szCs w:val="20"/>
        </w:rPr>
        <w:tab/>
        <w:t xml:space="preserve">  …</w:t>
      </w:r>
      <w:proofErr w:type="gramEnd"/>
      <w:r w:rsidRPr="00D25A9E">
        <w:rPr>
          <w:rFonts w:asciiTheme="minorHAnsi" w:hAnsiTheme="minorHAnsi" w:cstheme="minorHAnsi"/>
          <w:i/>
          <w:sz w:val="20"/>
          <w:szCs w:val="20"/>
        </w:rPr>
        <w:tab/>
        <w:t xml:space="preserve">  P30-R,</w:t>
      </w:r>
    </w:p>
    <w:p w14:paraId="1A77EFF2" w14:textId="77777777" w:rsidR="00D25A9E" w:rsidRPr="00D25A9E" w:rsidRDefault="00D25A9E" w:rsidP="00D25A9E">
      <w:pPr>
        <w:pStyle w:val="Zkladntext3"/>
        <w:spacing w:before="120" w:after="0"/>
        <w:jc w:val="both"/>
        <w:rPr>
          <w:rFonts w:asciiTheme="minorHAnsi" w:hAnsiTheme="minorHAnsi" w:cstheme="minorHAnsi"/>
          <w:i/>
          <w:sz w:val="20"/>
          <w:szCs w:val="20"/>
        </w:rPr>
      </w:pPr>
      <w:r w:rsidRPr="00D25A9E">
        <w:rPr>
          <w:rFonts w:asciiTheme="minorHAnsi" w:hAnsiTheme="minorHAnsi" w:cstheme="minorHAnsi"/>
          <w:i/>
          <w:sz w:val="20"/>
          <w:szCs w:val="20"/>
        </w:rPr>
        <w:tab/>
        <w:t>Kabelové rozvody na kabelových trasách s funkční integritou musí splňovat třídu reakce na oheň B2CAs1, d</w:t>
      </w:r>
      <w:proofErr w:type="gramStart"/>
      <w:r w:rsidRPr="00D25A9E">
        <w:rPr>
          <w:rFonts w:asciiTheme="minorHAnsi" w:hAnsiTheme="minorHAnsi" w:cstheme="minorHAnsi"/>
          <w:i/>
          <w:sz w:val="20"/>
          <w:szCs w:val="20"/>
        </w:rPr>
        <w:t>1,a</w:t>
      </w:r>
      <w:proofErr w:type="gramEnd"/>
      <w:r w:rsidRPr="00D25A9E">
        <w:rPr>
          <w:rFonts w:asciiTheme="minorHAnsi" w:hAnsiTheme="minorHAnsi" w:cstheme="minorHAnsi"/>
          <w:i/>
          <w:sz w:val="20"/>
          <w:szCs w:val="20"/>
        </w:rPr>
        <w:t>1.</w:t>
      </w:r>
    </w:p>
    <w:p w14:paraId="5ED8D32B" w14:textId="77777777" w:rsidR="006667E9" w:rsidRPr="006667E9" w:rsidRDefault="006667E9" w:rsidP="006667E9">
      <w:pPr>
        <w:spacing w:after="0"/>
        <w:rPr>
          <w:rFonts w:ascii="Arial" w:eastAsia="Times New Roman" w:hAnsi="Arial" w:cs="Times New Roman"/>
          <w:sz w:val="22"/>
          <w:szCs w:val="20"/>
        </w:rPr>
      </w:pPr>
      <w:r w:rsidRPr="006667E9">
        <w:rPr>
          <w:rFonts w:ascii="Arial" w:eastAsia="Times New Roman" w:hAnsi="Arial" w:cs="Times New Roman"/>
          <w:sz w:val="22"/>
          <w:szCs w:val="20"/>
        </w:rPr>
        <w:t>Při provádění rozvodů v objektu je mimo jiné nutno dodržet následující, dle ČSN 73 0848:</w:t>
      </w:r>
    </w:p>
    <w:p w14:paraId="454D6BAB" w14:textId="77777777" w:rsidR="00B45100" w:rsidRPr="00076352" w:rsidRDefault="00B45100" w:rsidP="00B45100">
      <w:pPr>
        <w:rPr>
          <w:i/>
          <w:iCs/>
          <w:sz w:val="20"/>
        </w:rPr>
      </w:pPr>
      <w:r w:rsidRPr="00076352">
        <w:rPr>
          <w:i/>
          <w:sz w:val="20"/>
        </w:rPr>
        <w:t>Volně vedené kabely a vodiče, které jsou nainstalovány v níže uvedených prostorách, musí splňovat třídu reakce na oheň B2ca s1, d1 a1 nebo požadavky souboru norem. ČSN EN 603 32:</w:t>
      </w:r>
    </w:p>
    <w:p w14:paraId="4628671F" w14:textId="77777777" w:rsidR="00B45100" w:rsidRPr="00F9775B" w:rsidRDefault="00B45100" w:rsidP="00B45100">
      <w:pPr>
        <w:pStyle w:val="Odstavecseseznamem"/>
        <w:numPr>
          <w:ilvl w:val="0"/>
          <w:numId w:val="36"/>
        </w:numPr>
        <w:rPr>
          <w:i/>
          <w:sz w:val="20"/>
          <w:szCs w:val="20"/>
        </w:rPr>
      </w:pPr>
      <w:r w:rsidRPr="00F9775B">
        <w:rPr>
          <w:i/>
          <w:sz w:val="20"/>
          <w:szCs w:val="20"/>
        </w:rPr>
        <w:t>V požárních úsecích bez požárního rizika.</w:t>
      </w:r>
    </w:p>
    <w:p w14:paraId="1708EE99" w14:textId="77777777" w:rsidR="00B45100" w:rsidRPr="00F9775B" w:rsidRDefault="00B45100" w:rsidP="00B45100">
      <w:pPr>
        <w:pStyle w:val="Odstavecseseznamem"/>
        <w:numPr>
          <w:ilvl w:val="0"/>
          <w:numId w:val="36"/>
        </w:numPr>
        <w:rPr>
          <w:i/>
          <w:sz w:val="20"/>
          <w:szCs w:val="20"/>
        </w:rPr>
      </w:pPr>
      <w:r w:rsidRPr="00F9775B">
        <w:rPr>
          <w:i/>
          <w:sz w:val="20"/>
          <w:szCs w:val="20"/>
        </w:rPr>
        <w:t>V požárních úsecích s vnitřními shromažďovacím prostory o velikosti nad 2 SPI (podle ČSN 73 08 31) a na únikových cestách z nich (prostory nebo požární úseky v souladu s ČSN 73 08 31)</w:t>
      </w:r>
    </w:p>
    <w:p w14:paraId="4CB6315B" w14:textId="77777777" w:rsidR="00B45100" w:rsidRPr="00F9775B" w:rsidRDefault="00B45100" w:rsidP="00B45100">
      <w:pPr>
        <w:pStyle w:val="Odstavecseseznamem"/>
        <w:numPr>
          <w:ilvl w:val="0"/>
          <w:numId w:val="36"/>
        </w:numPr>
        <w:rPr>
          <w:i/>
          <w:sz w:val="20"/>
          <w:szCs w:val="20"/>
        </w:rPr>
      </w:pPr>
      <w:r w:rsidRPr="00F9775B">
        <w:rPr>
          <w:i/>
          <w:sz w:val="20"/>
          <w:szCs w:val="20"/>
        </w:rPr>
        <w:t>V požárních úsecích zdravotnických zařízení, a to v lůžkových odděleních, JIP, ARO, operačních odděleních a v lůžkových částech zařízení sociální péče, jakož i na únikových cestách z těchto požárních úseků.</w:t>
      </w:r>
    </w:p>
    <w:p w14:paraId="04905EBB" w14:textId="77777777" w:rsidR="00B45100" w:rsidRPr="00F9775B" w:rsidRDefault="00B45100" w:rsidP="00B45100">
      <w:pPr>
        <w:pStyle w:val="Odstavecseseznamem"/>
        <w:numPr>
          <w:ilvl w:val="0"/>
          <w:numId w:val="36"/>
        </w:numPr>
        <w:rPr>
          <w:i/>
          <w:sz w:val="20"/>
          <w:szCs w:val="20"/>
        </w:rPr>
      </w:pPr>
      <w:r w:rsidRPr="00F9775B">
        <w:rPr>
          <w:i/>
          <w:sz w:val="20"/>
          <w:szCs w:val="20"/>
        </w:rPr>
        <w:t>V prostorech únikových cest ve stavbách OB 2 podle ČSN 73 08 33.</w:t>
      </w:r>
    </w:p>
    <w:p w14:paraId="318EEA46" w14:textId="77777777" w:rsidR="00B45100" w:rsidRPr="00F9775B" w:rsidRDefault="00B45100" w:rsidP="00B45100">
      <w:pPr>
        <w:pStyle w:val="Odstavecseseznamem"/>
        <w:numPr>
          <w:ilvl w:val="0"/>
          <w:numId w:val="36"/>
        </w:numPr>
        <w:rPr>
          <w:i/>
          <w:sz w:val="20"/>
          <w:szCs w:val="20"/>
        </w:rPr>
      </w:pPr>
      <w:r w:rsidRPr="00F9775B">
        <w:rPr>
          <w:i/>
          <w:sz w:val="20"/>
          <w:szCs w:val="20"/>
        </w:rPr>
        <w:t>U staveb pro ubytování (OB 3 a OB 4 podle ČSN 73 08 33) s ubytovací kapacitou nad 20 osob je tento požadavek kladen pro požární úseky únikových cest. (všech typů) a pro společné prostory. (s výskytem ubytovaných osob) například haly, recepce, jídelny., restaurace a podobně</w:t>
      </w:r>
    </w:p>
    <w:p w14:paraId="52BE5E10" w14:textId="77777777" w:rsidR="00B45100" w:rsidRPr="00F9775B" w:rsidRDefault="00B45100" w:rsidP="00B45100">
      <w:pPr>
        <w:pStyle w:val="Odstavecseseznamem"/>
        <w:numPr>
          <w:ilvl w:val="0"/>
          <w:numId w:val="36"/>
        </w:numPr>
        <w:rPr>
          <w:i/>
          <w:sz w:val="20"/>
          <w:szCs w:val="20"/>
        </w:rPr>
      </w:pPr>
      <w:r w:rsidRPr="00F9775B">
        <w:rPr>
          <w:i/>
          <w:sz w:val="20"/>
          <w:szCs w:val="20"/>
        </w:rPr>
        <w:t>Požadavky tohoto ustanovení není nutné dodržet v požárních úsecích, které jsou vybaveny zařízením pro odvod kouře a tepla nebo samočinným stabilním hasicím zařízením. V obou těchto případech (použití kabelů nesplňující daná kritéria) musí být pro vodorovné kabelové trasy použity plné, neperforované žlaby třídy reakce na oheň A1 A2, nebo se musí zabránit ohrožení osob odkapáváním jiným způsobem, například plným nebo nehořlavým podhledem (bez ohledu na jeho požární odolnost)</w:t>
      </w:r>
    </w:p>
    <w:p w14:paraId="6C2B7576" w14:textId="77777777" w:rsidR="00B45100" w:rsidRPr="00F9775B" w:rsidRDefault="00B45100" w:rsidP="00B45100">
      <w:pPr>
        <w:pStyle w:val="Odstavecseseznamem"/>
        <w:numPr>
          <w:ilvl w:val="0"/>
          <w:numId w:val="36"/>
        </w:numPr>
        <w:rPr>
          <w:i/>
          <w:sz w:val="20"/>
          <w:szCs w:val="20"/>
        </w:rPr>
      </w:pPr>
      <w:r w:rsidRPr="00F9775B">
        <w:rPr>
          <w:i/>
          <w:sz w:val="20"/>
          <w:szCs w:val="20"/>
        </w:rPr>
        <w:t>Kabely uložené pod omítkou tloušťky minimálně 15 milimetrů se nepovažují za volně vedené.</w:t>
      </w:r>
    </w:p>
    <w:p w14:paraId="5A460E0D" w14:textId="77777777" w:rsidR="00B45100" w:rsidRPr="00076352" w:rsidRDefault="00B45100" w:rsidP="00B45100">
      <w:pPr>
        <w:rPr>
          <w:b/>
          <w:bCs/>
          <w:i/>
          <w:sz w:val="20"/>
        </w:rPr>
      </w:pPr>
      <w:r w:rsidRPr="00076352">
        <w:rPr>
          <w:b/>
          <w:bCs/>
          <w:i/>
          <w:sz w:val="20"/>
        </w:rPr>
        <w:t>Volně vedené kabely a vodiče v chráněné únikové cestě musí splňovat třídu reakce na oheň B2ca s1 d1 a1. Nosná konstrukce, kabelové trasy, (žlaby, lišty, závěsy, trubky a podobně) musí vykazovat třídu reakce na oheň A1 nebo A2.</w:t>
      </w:r>
    </w:p>
    <w:p w14:paraId="4C95EF00" w14:textId="77777777" w:rsidR="00B45100" w:rsidRPr="00F9775B" w:rsidRDefault="00B45100" w:rsidP="00B45100">
      <w:pPr>
        <w:rPr>
          <w:i/>
          <w:sz w:val="20"/>
          <w:u w:val="single"/>
        </w:rPr>
      </w:pPr>
      <w:r w:rsidRPr="00F9775B">
        <w:rPr>
          <w:i/>
          <w:sz w:val="20"/>
          <w:u w:val="single"/>
        </w:rPr>
        <w:t>Kabelové trasy pro řízení a napájení zařízení s požadovanou funkcí při požáru.</w:t>
      </w:r>
    </w:p>
    <w:p w14:paraId="2EFEAA85" w14:textId="77777777" w:rsidR="00B45100" w:rsidRPr="00F9775B" w:rsidRDefault="00B45100" w:rsidP="00B45100">
      <w:pPr>
        <w:rPr>
          <w:i/>
          <w:sz w:val="20"/>
        </w:rPr>
      </w:pPr>
      <w:r w:rsidRPr="00F9775B">
        <w:rPr>
          <w:i/>
          <w:sz w:val="20"/>
        </w:rPr>
        <w:t xml:space="preserve">Doba požadované funkčnosti pro jednotlivá elektrická zařízení </w:t>
      </w:r>
      <w:proofErr w:type="gramStart"/>
      <w:r w:rsidRPr="00F9775B">
        <w:rPr>
          <w:i/>
          <w:sz w:val="20"/>
        </w:rPr>
        <w:t>podle  čl.</w:t>
      </w:r>
      <w:proofErr w:type="gramEnd"/>
      <w:r w:rsidRPr="00F9775B">
        <w:rPr>
          <w:i/>
          <w:sz w:val="20"/>
        </w:rPr>
        <w:t xml:space="preserve"> 5.1.1 musí být určena v požárně bezpečnostním řešení. Tato doba je stanovena podle technických norem nebo jiných technických předpisů, podle požadavků na funkci a charakter zařízení a podobně, a to vždy v návaznosti na teplotní režim při požáru. (Viz například ČSN EN 121 </w:t>
      </w:r>
      <w:proofErr w:type="gramStart"/>
      <w:r w:rsidRPr="00F9775B">
        <w:rPr>
          <w:i/>
          <w:sz w:val="20"/>
        </w:rPr>
        <w:t>01– 3</w:t>
      </w:r>
      <w:proofErr w:type="gramEnd"/>
      <w:r w:rsidRPr="00F9775B">
        <w:rPr>
          <w:i/>
          <w:sz w:val="20"/>
        </w:rPr>
        <w:t xml:space="preserve"> a podobně).</w:t>
      </w:r>
    </w:p>
    <w:p w14:paraId="7AE069C8" w14:textId="77777777" w:rsidR="00B45100" w:rsidRPr="00F9775B" w:rsidRDefault="00B45100" w:rsidP="00B45100">
      <w:pPr>
        <w:rPr>
          <w:i/>
          <w:sz w:val="20"/>
        </w:rPr>
      </w:pPr>
      <w:r w:rsidRPr="00F9775B">
        <w:rPr>
          <w:i/>
          <w:sz w:val="20"/>
        </w:rPr>
        <w:t>Požadovaná třída funkčnosti kabelové trasy se stanoví podle nejdelší požadované doby činnosti zařízení při požáru, jehož kabelový rozvod je součástí této kabelové trasy, není-li touto normou stanoveno jinak.</w:t>
      </w:r>
    </w:p>
    <w:p w14:paraId="0E472A13" w14:textId="77777777" w:rsidR="00B45100" w:rsidRPr="00F9775B" w:rsidRDefault="00B45100" w:rsidP="00B45100">
      <w:pPr>
        <w:rPr>
          <w:i/>
          <w:sz w:val="20"/>
        </w:rPr>
      </w:pPr>
      <w:r w:rsidRPr="00F9775B">
        <w:rPr>
          <w:i/>
          <w:sz w:val="20"/>
        </w:rPr>
        <w:t>Není požadována vyšší hodnota třídy funkčnosti kabelové trasy, než je hodnota požární odolnosti nosné konstrukce zajišťující stabilitu objektu. (pro jednotlivé požární úseky), minimálně však hodnota P15– R (kromě chráněných únikových cest). Výjimku mohou tvořit koncové přípojky ke spotřebičům, například přípojky pro svítidla nouzového osvětlení, ventilátorů a podobně v délce max. 600 mm.</w:t>
      </w:r>
    </w:p>
    <w:p w14:paraId="5B25DDAA" w14:textId="32140361" w:rsidR="00B45100" w:rsidRPr="00F9775B" w:rsidRDefault="00B45100" w:rsidP="00B45100">
      <w:pPr>
        <w:rPr>
          <w:i/>
          <w:sz w:val="20"/>
        </w:rPr>
      </w:pPr>
      <w:r w:rsidRPr="00F9775B">
        <w:rPr>
          <w:i/>
          <w:sz w:val="20"/>
        </w:rPr>
        <w:t xml:space="preserve">Kabelové trasy a jejich součástí se klasifikují do třídy funkčnosti P15–R až po P120–R nebo PH 15–R až po PH 120–R na základě klasifikace provedené podle ČSN 73 08 95 nebo do tříd funkčnosti na základě klasifikace provedené podle ČSN EN 13 501–3, podle výsledků zkoušek podle ČSN EN </w:t>
      </w:r>
      <w:proofErr w:type="gramStart"/>
      <w:r w:rsidRPr="00F9775B">
        <w:rPr>
          <w:i/>
          <w:sz w:val="20"/>
        </w:rPr>
        <w:t>1366– 1</w:t>
      </w:r>
      <w:proofErr w:type="gramEnd"/>
      <w:r w:rsidRPr="00F9775B">
        <w:rPr>
          <w:i/>
          <w:sz w:val="20"/>
        </w:rPr>
        <w:t xml:space="preserve">+ A1. Jednotlivé součásti kabelové trasy (jako například kabely a kabelové nosné konstrukce) nelze v kabelové trase kombinovat </w:t>
      </w:r>
      <w:r w:rsidRPr="00F9775B">
        <w:rPr>
          <w:i/>
          <w:sz w:val="20"/>
        </w:rPr>
        <w:lastRenderedPageBreak/>
        <w:t>libovolně. Možné kombinace součástí kabelové trasy jsou uvedeny v protokolu o klasifikaci podle ČSN 73 0 895 a/nebo ČSN EN 13 501– 3 a vychází z přímé a/nebo rozšířené aplikace výsledků zkoušek</w:t>
      </w:r>
    </w:p>
    <w:p w14:paraId="56B59687" w14:textId="77777777" w:rsidR="00B45100" w:rsidRPr="00F9775B" w:rsidRDefault="00B45100" w:rsidP="00B45100">
      <w:pPr>
        <w:rPr>
          <w:i/>
          <w:sz w:val="20"/>
        </w:rPr>
      </w:pPr>
      <w:r w:rsidRPr="00F9775B">
        <w:rPr>
          <w:i/>
          <w:sz w:val="20"/>
        </w:rPr>
        <w:t>Je možné akceptovat klasifikace podle ČSN 73 08 95 a /nebo podle ČSN EN 13 501– 3.</w:t>
      </w:r>
    </w:p>
    <w:p w14:paraId="0F5C95BC" w14:textId="77777777" w:rsidR="00B45100" w:rsidRPr="00F9775B" w:rsidRDefault="00B45100" w:rsidP="00B45100">
      <w:pPr>
        <w:rPr>
          <w:i/>
          <w:sz w:val="20"/>
        </w:rPr>
      </w:pPr>
      <w:r w:rsidRPr="00F9775B">
        <w:rPr>
          <w:i/>
          <w:sz w:val="20"/>
        </w:rPr>
        <w:t>Případech, kdy je kabelová trasa sloužící pro napájení zařízení podle 5. 1 1 vedena požárními úseky bez požárního rizika postačuje trasa s třídou funkčností P 15–R / PH 15–R P15, bez ohledu na požadovanou dobu funkčnosti. Tento princip lze aplikovat i u části funkční trasy.</w:t>
      </w:r>
    </w:p>
    <w:p w14:paraId="6DE8F4DB" w14:textId="77777777" w:rsidR="00B45100" w:rsidRPr="00F9775B" w:rsidRDefault="00B45100" w:rsidP="00B45100">
      <w:pPr>
        <w:rPr>
          <w:i/>
          <w:sz w:val="20"/>
          <w:u w:val="single"/>
        </w:rPr>
      </w:pPr>
      <w:r w:rsidRPr="00F9775B">
        <w:rPr>
          <w:i/>
          <w:sz w:val="20"/>
          <w:u w:val="single"/>
        </w:rPr>
        <w:t>Funkčnost kabelové trasy při požáru lze docílit několika způsoby:</w:t>
      </w:r>
    </w:p>
    <w:p w14:paraId="1D06722B" w14:textId="44D2744F" w:rsidR="00B45100" w:rsidRPr="00F9775B" w:rsidRDefault="00B45100" w:rsidP="00B45100">
      <w:pPr>
        <w:pStyle w:val="Odstavecseseznamem"/>
        <w:numPr>
          <w:ilvl w:val="0"/>
          <w:numId w:val="40"/>
        </w:numPr>
        <w:rPr>
          <w:i/>
          <w:sz w:val="20"/>
          <w:szCs w:val="20"/>
        </w:rPr>
      </w:pPr>
      <w:r w:rsidRPr="00F9775B">
        <w:rPr>
          <w:i/>
          <w:sz w:val="20"/>
          <w:szCs w:val="20"/>
        </w:rPr>
        <w:t xml:space="preserve">Jednotlivé části kabelové trasy mohou být buďto vedeny volně jako nechráněné se zajištěnou třídou funkčnosti podle ČSN 73 08 95, nebo </w:t>
      </w:r>
    </w:p>
    <w:p w14:paraId="1B5691CC" w14:textId="77777777" w:rsidR="00B45100" w:rsidRPr="00F9775B" w:rsidRDefault="00B45100" w:rsidP="00B45100">
      <w:pPr>
        <w:pStyle w:val="Odstavecseseznamem"/>
        <w:numPr>
          <w:ilvl w:val="0"/>
          <w:numId w:val="40"/>
        </w:numPr>
        <w:rPr>
          <w:i/>
          <w:sz w:val="20"/>
          <w:szCs w:val="20"/>
        </w:rPr>
      </w:pPr>
      <w:r w:rsidRPr="00F9775B">
        <w:rPr>
          <w:i/>
          <w:sz w:val="20"/>
          <w:szCs w:val="20"/>
        </w:rPr>
        <w:t xml:space="preserve">mohou být proti účinkům požáru chráněny systémy ochrany kabelových rozvodů a příslušenství proti požáru podle ČSN EN 1366–11+ A1, nebo </w:t>
      </w:r>
    </w:p>
    <w:p w14:paraId="6323FF19" w14:textId="77777777" w:rsidR="00B45100" w:rsidRPr="00F9775B" w:rsidRDefault="00B45100" w:rsidP="00B45100">
      <w:pPr>
        <w:pStyle w:val="Odstavecseseznamem"/>
        <w:numPr>
          <w:ilvl w:val="0"/>
          <w:numId w:val="40"/>
        </w:numPr>
        <w:rPr>
          <w:i/>
          <w:sz w:val="20"/>
          <w:szCs w:val="20"/>
        </w:rPr>
      </w:pPr>
      <w:r w:rsidRPr="00F9775B">
        <w:rPr>
          <w:i/>
          <w:sz w:val="20"/>
          <w:szCs w:val="20"/>
        </w:rPr>
        <w:t>kabely, které jsou vedeny přímo ve stavební konstrukcí a vyhověly zkoušce podle ČSN IEC 60331 po dobu 90 minut se považují za kabely s třídou funkčnosti P 90–R, jestliže jsou instalovány ve zděných nebo betonových konstrukcích s požární odolností 90 minut, a to s minimální tloušťkou krytí (omítka, beton) nejméně 15 milimetrů. Jeli požární odolnost konstrukce menší než 90 minut pak je třída funkčností takto zabudovaného kabelu shodná s požární odolností, stavební konstrukce, nebo</w:t>
      </w:r>
    </w:p>
    <w:p w14:paraId="76FE4090" w14:textId="77777777" w:rsidR="00B45100" w:rsidRPr="00F9775B" w:rsidRDefault="00B45100" w:rsidP="00B45100">
      <w:pPr>
        <w:pStyle w:val="Odstavecseseznamem"/>
        <w:numPr>
          <w:ilvl w:val="0"/>
          <w:numId w:val="40"/>
        </w:numPr>
        <w:rPr>
          <w:i/>
          <w:sz w:val="20"/>
          <w:szCs w:val="20"/>
        </w:rPr>
      </w:pPr>
      <w:r w:rsidRPr="00F9775B">
        <w:rPr>
          <w:i/>
          <w:sz w:val="20"/>
          <w:szCs w:val="20"/>
        </w:rPr>
        <w:t>jsou nainstalovány v pískovém loži v zemi nebo pod vrstvou půdy a podobně, v tomto případě není nutné dodržet ani požadavek kritéria ČSN EN 603 31.</w:t>
      </w:r>
    </w:p>
    <w:p w14:paraId="12FFD664" w14:textId="2D673D9D" w:rsidR="00B45100" w:rsidRPr="00F9775B" w:rsidRDefault="00B45100" w:rsidP="00B45100">
      <w:pPr>
        <w:rPr>
          <w:i/>
          <w:sz w:val="20"/>
        </w:rPr>
      </w:pPr>
      <w:r w:rsidRPr="00F9775B">
        <w:rPr>
          <w:i/>
          <w:sz w:val="20"/>
        </w:rPr>
        <w:t>V případě podle bodu a) a bodu b) musí být zajištěno, že všechny prvky kabelové trasy, tj. kabely</w:t>
      </w:r>
      <w:r>
        <w:rPr>
          <w:i/>
          <w:sz w:val="20"/>
        </w:rPr>
        <w:t>,</w:t>
      </w:r>
      <w:r w:rsidRPr="00F9775B">
        <w:rPr>
          <w:i/>
          <w:sz w:val="20"/>
        </w:rPr>
        <w:t xml:space="preserve"> nosné konstrukce rozváděče, prvky na spojování a odbočování kabelů, musí splňovat nejméně požadovanou třídu funkčnosti při požáru a být odzkoušeny podle ČSN 73 08 95, ČSN EN 1366–1+ A1, není-li stanoveno jinak.</w:t>
      </w:r>
    </w:p>
    <w:p w14:paraId="7BD07A63" w14:textId="77777777" w:rsidR="00B45100" w:rsidRPr="00F9775B" w:rsidRDefault="00B45100" w:rsidP="00B45100">
      <w:pPr>
        <w:rPr>
          <w:i/>
          <w:sz w:val="20"/>
        </w:rPr>
      </w:pPr>
      <w:r w:rsidRPr="00F9775B">
        <w:rPr>
          <w:i/>
          <w:sz w:val="20"/>
        </w:rPr>
        <w:t>Vhodnost jiného způsobu uložení je nutno prokázat zkouškou podle ČSN 73 08 95.</w:t>
      </w:r>
    </w:p>
    <w:p w14:paraId="07F433C9" w14:textId="77777777" w:rsidR="00B45100" w:rsidRPr="00F9775B" w:rsidRDefault="00B45100" w:rsidP="00B45100">
      <w:pPr>
        <w:rPr>
          <w:i/>
          <w:sz w:val="20"/>
        </w:rPr>
      </w:pPr>
      <w:r w:rsidRPr="00F9775B">
        <w:rPr>
          <w:i/>
          <w:sz w:val="20"/>
        </w:rPr>
        <w:t xml:space="preserve">Kabelové trasy </w:t>
      </w:r>
      <w:proofErr w:type="gramStart"/>
      <w:r w:rsidRPr="00F9775B">
        <w:rPr>
          <w:i/>
          <w:sz w:val="20"/>
        </w:rPr>
        <w:t>s</w:t>
      </w:r>
      <w:proofErr w:type="gramEnd"/>
      <w:r w:rsidRPr="00F9775B">
        <w:rPr>
          <w:i/>
          <w:sz w:val="20"/>
        </w:rPr>
        <w:t xml:space="preserve"> funkčnosti při požáru musí být nainstalovány tak, aby její funkčnost nebyla negativně ovlivněna sousedními stavebními a technologickými konstrukcemi, jinými kabelovými trasami, potrubními trasami ani jiným technologickým zařízením (například vzduchotechnikou, trasami, běžné elektroinstalace a podobně).</w:t>
      </w:r>
    </w:p>
    <w:p w14:paraId="3E735766" w14:textId="77777777" w:rsidR="00B45100" w:rsidRDefault="00B45100" w:rsidP="00B45100">
      <w:pPr>
        <w:rPr>
          <w:i/>
          <w:sz w:val="20"/>
        </w:rPr>
      </w:pPr>
      <w:r w:rsidRPr="00F9775B">
        <w:rPr>
          <w:i/>
          <w:sz w:val="20"/>
        </w:rPr>
        <w:t>Kabelová trasa s požadovanou funkčností při požáru musí být do stavební konstrukce zabudována a označena v souladu s požadavky ČSN 73 08 95. Kabelové trasy pod omítkou a podobně se neoznačují.</w:t>
      </w:r>
    </w:p>
    <w:p w14:paraId="69ECB26D" w14:textId="77777777" w:rsidR="00B45100" w:rsidRDefault="00B45100" w:rsidP="00B45100">
      <w:pPr>
        <w:rPr>
          <w:i/>
          <w:sz w:val="20"/>
        </w:rPr>
      </w:pPr>
      <w:r>
        <w:rPr>
          <w:i/>
          <w:sz w:val="20"/>
        </w:rPr>
        <w:t>Konstrukce kabelové trasy provedená z materiálu třídy reakce na oheň A1 nebo A2 (například kabelový žlab), nemusí vykazovat třídu funkčnosti, pokud:</w:t>
      </w:r>
    </w:p>
    <w:p w14:paraId="3885FFA7" w14:textId="77777777" w:rsidR="00B45100" w:rsidRDefault="00B45100" w:rsidP="00B45100">
      <w:pPr>
        <w:pStyle w:val="Odstavecseseznamem"/>
        <w:numPr>
          <w:ilvl w:val="0"/>
          <w:numId w:val="41"/>
        </w:numPr>
        <w:rPr>
          <w:i/>
          <w:sz w:val="20"/>
          <w:szCs w:val="20"/>
        </w:rPr>
      </w:pPr>
      <w:r>
        <w:rPr>
          <w:i/>
          <w:sz w:val="20"/>
          <w:szCs w:val="20"/>
        </w:rPr>
        <w:t>Je vedena v chráněné únikové cestě, nebo</w:t>
      </w:r>
    </w:p>
    <w:p w14:paraId="07AD6D68" w14:textId="77777777" w:rsidR="00B45100" w:rsidRDefault="00B45100" w:rsidP="00B45100">
      <w:pPr>
        <w:pStyle w:val="Odstavecseseznamem"/>
        <w:numPr>
          <w:ilvl w:val="0"/>
          <w:numId w:val="41"/>
        </w:numPr>
        <w:rPr>
          <w:i/>
          <w:sz w:val="20"/>
          <w:szCs w:val="20"/>
        </w:rPr>
      </w:pPr>
      <w:r>
        <w:rPr>
          <w:i/>
          <w:sz w:val="20"/>
          <w:szCs w:val="20"/>
        </w:rPr>
        <w:t>Pokud jsou splněny všechny tyto podmínky:</w:t>
      </w:r>
    </w:p>
    <w:p w14:paraId="234AEA0D" w14:textId="77777777" w:rsidR="00B45100" w:rsidRDefault="00B45100" w:rsidP="00B45100">
      <w:pPr>
        <w:pStyle w:val="Odstavecseseznamem"/>
        <w:numPr>
          <w:ilvl w:val="0"/>
          <w:numId w:val="42"/>
        </w:numPr>
        <w:ind w:left="993"/>
        <w:rPr>
          <w:i/>
          <w:sz w:val="20"/>
          <w:szCs w:val="20"/>
        </w:rPr>
      </w:pPr>
      <w:r>
        <w:rPr>
          <w:i/>
          <w:sz w:val="20"/>
          <w:szCs w:val="20"/>
        </w:rPr>
        <w:t>Trasy napájí pouze zařízení, u nichž je při požáru požadováno splnění pouze jednoho požadavku. (například otevření nebo uzavření dveří, vrat a podobně), a zároveň</w:t>
      </w:r>
    </w:p>
    <w:p w14:paraId="0C01C234" w14:textId="77777777" w:rsidR="00B45100" w:rsidRDefault="00B45100" w:rsidP="00B45100">
      <w:pPr>
        <w:pStyle w:val="Odstavecseseznamem"/>
        <w:numPr>
          <w:ilvl w:val="0"/>
          <w:numId w:val="42"/>
        </w:numPr>
        <w:ind w:left="993"/>
        <w:rPr>
          <w:i/>
          <w:sz w:val="20"/>
          <w:szCs w:val="20"/>
        </w:rPr>
      </w:pPr>
      <w:r>
        <w:rPr>
          <w:i/>
          <w:sz w:val="20"/>
          <w:szCs w:val="20"/>
        </w:rPr>
        <w:t>Uvedení do činnosti je provedeno systémem elektrické požární signalizace. (dále jen EPS), případně lokální detekce požáru, a zároveň</w:t>
      </w:r>
    </w:p>
    <w:p w14:paraId="3A83F153" w14:textId="77777777" w:rsidR="00B45100" w:rsidRDefault="00B45100" w:rsidP="00B45100">
      <w:pPr>
        <w:pStyle w:val="Odstavecseseznamem"/>
        <w:numPr>
          <w:ilvl w:val="0"/>
          <w:numId w:val="42"/>
        </w:numPr>
        <w:ind w:left="993"/>
        <w:rPr>
          <w:i/>
          <w:sz w:val="20"/>
          <w:szCs w:val="20"/>
        </w:rPr>
      </w:pPr>
      <w:r>
        <w:rPr>
          <w:i/>
          <w:sz w:val="20"/>
          <w:szCs w:val="20"/>
        </w:rPr>
        <w:t>Následnou ztrátou napětí nebude ovlivněna funkčnost těchto zařízení. (například dveře, které je nutné otevřít, zůstanou trvale otevřené)</w:t>
      </w:r>
    </w:p>
    <w:p w14:paraId="72CDCBF9" w14:textId="661742EF" w:rsidR="00B45100" w:rsidRPr="00605B7A" w:rsidRDefault="00B45100" w:rsidP="00B45100">
      <w:pPr>
        <w:ind w:left="360"/>
        <w:rPr>
          <w:i/>
          <w:sz w:val="20"/>
        </w:rPr>
      </w:pPr>
      <w:r w:rsidRPr="00605B7A">
        <w:rPr>
          <w:i/>
          <w:sz w:val="20"/>
        </w:rPr>
        <w:t>Pokud zařízení splní požadovanou funkci při přerušení kabelové trasy, nejsou na kabelové trasy ani na kabely kladeny žádné požadavky z</w:t>
      </w:r>
      <w:r>
        <w:rPr>
          <w:i/>
          <w:sz w:val="20"/>
        </w:rPr>
        <w:t> </w:t>
      </w:r>
      <w:r w:rsidRPr="00605B7A">
        <w:rPr>
          <w:i/>
          <w:sz w:val="20"/>
        </w:rPr>
        <w:t>hlediska</w:t>
      </w:r>
      <w:r>
        <w:rPr>
          <w:i/>
          <w:sz w:val="20"/>
        </w:rPr>
        <w:t xml:space="preserve"> P</w:t>
      </w:r>
      <w:r w:rsidRPr="00605B7A">
        <w:rPr>
          <w:i/>
          <w:sz w:val="20"/>
        </w:rPr>
        <w:t>ožární bezpečnosti.</w:t>
      </w:r>
    </w:p>
    <w:p w14:paraId="1E58217E" w14:textId="61589AD9" w:rsidR="00723E38" w:rsidRPr="0091338B" w:rsidRDefault="00723E38" w:rsidP="0014542E"/>
    <w:p w14:paraId="360993F9" w14:textId="77777777" w:rsidR="0021313B" w:rsidRPr="007F74F0" w:rsidRDefault="0021313B" w:rsidP="0021313B">
      <w:pPr>
        <w:pStyle w:val="Nadpis2"/>
        <w:numPr>
          <w:ilvl w:val="1"/>
          <w:numId w:val="1"/>
        </w:numPr>
      </w:pPr>
      <w:bookmarkStart w:id="21" w:name="_Toc157597695"/>
      <w:r w:rsidRPr="007F74F0">
        <w:t>Krabice, rozvaděče</w:t>
      </w:r>
      <w:bookmarkEnd w:id="19"/>
      <w:bookmarkEnd w:id="20"/>
      <w:bookmarkEnd w:id="21"/>
    </w:p>
    <w:p w14:paraId="287E8FF3" w14:textId="77777777" w:rsidR="0021313B" w:rsidRPr="00AF7EA3" w:rsidRDefault="0021313B" w:rsidP="0021313B">
      <w:r w:rsidRPr="00AF7EA3">
        <w:t>Všechna zařízení musí být instalována do vhodných elektrických skříní nebo krabic. Každý rozvaděč bude označen na dveřích nápisem přesně identifikujícím jeho určení. Relé a další zařízení určená pro montáž do externích skříní musí být bezpečně upevněna na DIN lištách nebo jiným mechanicky stabilním způsobem.</w:t>
      </w:r>
    </w:p>
    <w:p w14:paraId="1A65249D" w14:textId="77777777" w:rsidR="0021313B" w:rsidRDefault="0021313B" w:rsidP="0021313B">
      <w:r w:rsidRPr="00AF7EA3">
        <w:lastRenderedPageBreak/>
        <w:t>Kabely uvnitř skříní a krabic budou uspořádány tak, aby umožňovaly dostatečný přístup pro nastavování a údržbu instalovaných zařízení.</w:t>
      </w:r>
      <w:bookmarkEnd w:id="8"/>
      <w:bookmarkEnd w:id="9"/>
    </w:p>
    <w:p w14:paraId="353A4B84" w14:textId="77777777" w:rsidR="004D5CE2" w:rsidRDefault="004D5CE2" w:rsidP="004D5CE2">
      <w:pPr>
        <w:pStyle w:val="Nadpis1"/>
      </w:pPr>
      <w:bookmarkStart w:id="22" w:name="_Toc157597696"/>
      <w:r>
        <w:t>Nosné kabelové systémy</w:t>
      </w:r>
      <w:bookmarkEnd w:id="22"/>
    </w:p>
    <w:p w14:paraId="186FCE70" w14:textId="77777777" w:rsidR="009448E9" w:rsidRPr="00F00A33" w:rsidRDefault="009448E9" w:rsidP="009448E9">
      <w:r w:rsidRPr="00F00A33">
        <w:t>Součástí dodávky jsou veškeré pomocné závěsy, rošty, konzoly sloužící pro upevnění vedení, stojiny, skříně a rámy pro osazení jednotlivých zařízení. Upevňovací systém bude proveden z průmyslově vyráběných systémových uložení, pevných bodů, roštů a ostatních elementů z uhlíkaté oceli s povrchovou úpravou poniklováním případně pozinkováním. Rozteče uchycení, montáže roštů a žlabů se budou řídit pokyny výrobce příslušného systému.</w:t>
      </w:r>
    </w:p>
    <w:p w14:paraId="43B3940C" w14:textId="77777777" w:rsidR="009448E9" w:rsidRDefault="009448E9" w:rsidP="009448E9">
      <w:r w:rsidRPr="00F00A33">
        <w:t xml:space="preserve">Trubky – pevné a ohebné z plastu, typová kolena pevných trubek, spojování pevných trubek pevnými spojkami, spojování pevných trubek s ohebnými rozebíratelnými spojkami (šroubením), vývody z kabel. </w:t>
      </w:r>
      <w:proofErr w:type="gramStart"/>
      <w:r w:rsidRPr="00F00A33">
        <w:t>žlabů</w:t>
      </w:r>
      <w:proofErr w:type="gramEnd"/>
      <w:r w:rsidRPr="00F00A33">
        <w:t xml:space="preserve"> resp. přívody do přístrojů vývodkami pro trubky.</w:t>
      </w:r>
    </w:p>
    <w:p w14:paraId="5B4375E3" w14:textId="77777777" w:rsidR="00C03AC2" w:rsidRDefault="00C03AC2" w:rsidP="00C03AC2">
      <w:pPr>
        <w:pStyle w:val="Nadpis1"/>
      </w:pPr>
      <w:bookmarkStart w:id="23" w:name="_Toc157597697"/>
      <w:r>
        <w:t>Elektrická požární signalizace</w:t>
      </w:r>
      <w:r w:rsidR="00CE2318">
        <w:t xml:space="preserve"> </w:t>
      </w:r>
      <w:r w:rsidR="006B2A6F">
        <w:t>–</w:t>
      </w:r>
      <w:r w:rsidR="00CE2318">
        <w:t xml:space="preserve"> EPS</w:t>
      </w:r>
      <w:bookmarkEnd w:id="23"/>
    </w:p>
    <w:p w14:paraId="460E6406" w14:textId="0804DC17" w:rsidR="0025000E" w:rsidRDefault="0025000E" w:rsidP="0025000E">
      <w:r w:rsidRPr="00F00A33">
        <w:t xml:space="preserve">Na základě požadavku projektu požární ochrany </w:t>
      </w:r>
      <w:r w:rsidR="006667E9">
        <w:t>j</w:t>
      </w:r>
      <w:r w:rsidRPr="00F00A33">
        <w:t>e objekt vybaven rozvody EPS.</w:t>
      </w:r>
    </w:p>
    <w:p w14:paraId="31201CDD" w14:textId="77777777" w:rsidR="0025000E" w:rsidRDefault="0025000E" w:rsidP="0025000E">
      <w:r w:rsidRPr="00465CB4">
        <w:t xml:space="preserve">Zařízení EPS </w:t>
      </w:r>
      <w:proofErr w:type="gramStart"/>
      <w:r w:rsidRPr="00465CB4">
        <w:t>slouží</w:t>
      </w:r>
      <w:proofErr w:type="gramEnd"/>
      <w:r w:rsidRPr="00465CB4">
        <w:t xml:space="preserve"> k včasné signalizaci vzniklého ohniska požáru samočinně nebo prostřednictvím lidského činitele</w:t>
      </w:r>
      <w:r>
        <w:t>.</w:t>
      </w:r>
      <w:r w:rsidRPr="00465CB4">
        <w:t xml:space="preserve"> </w:t>
      </w:r>
      <w:r>
        <w:t>U</w:t>
      </w:r>
      <w:r w:rsidRPr="00465CB4">
        <w:t>rychluje předání této informace osobám určeným k zajištění represivního zásahu, případně uvádí do činnosti zařízení, která brání rozšíření požáru a usnadňují nebo provádějí protipožární zásah.</w:t>
      </w:r>
    </w:p>
    <w:p w14:paraId="3800063B" w14:textId="6F2E2435" w:rsidR="0025000E" w:rsidRDefault="0025000E" w:rsidP="0025000E">
      <w:r w:rsidRPr="00517888">
        <w:t xml:space="preserve">Zařízením EPS </w:t>
      </w:r>
      <w:r w:rsidR="006667E9">
        <w:t>js</w:t>
      </w:r>
      <w:r w:rsidRPr="00517888">
        <w:t>ou vybavena všechna místa s požárním rizikem a</w:t>
      </w:r>
      <w:r>
        <w:t xml:space="preserve"> </w:t>
      </w:r>
      <w:r w:rsidRPr="00517888">
        <w:t xml:space="preserve">s výskytem osob, dále technické a </w:t>
      </w:r>
      <w:r>
        <w:t xml:space="preserve">úklidové </w:t>
      </w:r>
      <w:r w:rsidRPr="00517888">
        <w:t>místnosti, kde není stálá obsluha a hrozí</w:t>
      </w:r>
      <w:r>
        <w:t xml:space="preserve"> </w:t>
      </w:r>
      <w:r w:rsidRPr="00517888">
        <w:t>nebezpečí vzniku požáru a jeho rychlé rozšíření do jiných prostorů.</w:t>
      </w:r>
      <w:r>
        <w:t xml:space="preserve"> </w:t>
      </w:r>
      <w:r w:rsidRPr="0028231D">
        <w:t>Samočinné hlásiče požáru budou umístěné na stropech, resp. v úrovni podhledových konstrukcí</w:t>
      </w:r>
      <w:r>
        <w:t>.</w:t>
      </w:r>
    </w:p>
    <w:p w14:paraId="73FBC4E5" w14:textId="77777777" w:rsidR="0025000E" w:rsidRDefault="0025000E" w:rsidP="0025000E">
      <w:r w:rsidRPr="00517888">
        <w:t>Vybavení místností</w:t>
      </w:r>
      <w:r>
        <w:t xml:space="preserve"> </w:t>
      </w:r>
      <w:r w:rsidRPr="00517888">
        <w:t xml:space="preserve">čidly EPS se nevyžaduje u </w:t>
      </w:r>
      <w:proofErr w:type="spellStart"/>
      <w:r w:rsidRPr="00517888">
        <w:t>hyg</w:t>
      </w:r>
      <w:proofErr w:type="spellEnd"/>
      <w:r w:rsidRPr="00517888">
        <w:t xml:space="preserve">. </w:t>
      </w:r>
      <w:proofErr w:type="gramStart"/>
      <w:r w:rsidRPr="00517888">
        <w:t>zařízení - umývárny</w:t>
      </w:r>
      <w:proofErr w:type="gramEnd"/>
      <w:r w:rsidRPr="00517888">
        <w:t>, WC, sprchy</w:t>
      </w:r>
      <w:r>
        <w:t>,</w:t>
      </w:r>
      <w:r w:rsidRPr="00517888">
        <w:t xml:space="preserve"> které jsou ve</w:t>
      </w:r>
      <w:r>
        <w:t xml:space="preserve"> </w:t>
      </w:r>
      <w:r w:rsidRPr="00517888">
        <w:t>smyslu požární bezpečnosti hodnoceny jako prostory bez požárního rizika.</w:t>
      </w:r>
    </w:p>
    <w:p w14:paraId="1CBD7FA0" w14:textId="5C579E9C" w:rsidR="0025000E" w:rsidRPr="00894CDF" w:rsidRDefault="0025000E" w:rsidP="0025000E">
      <w:pPr>
        <w:rPr>
          <w:szCs w:val="24"/>
        </w:rPr>
      </w:pPr>
      <w:r w:rsidRPr="00894CDF">
        <w:rPr>
          <w:szCs w:val="24"/>
        </w:rPr>
        <w:t xml:space="preserve">Zabezpečení jednotlivých prostor </w:t>
      </w:r>
      <w:r w:rsidR="006667E9">
        <w:rPr>
          <w:szCs w:val="24"/>
        </w:rPr>
        <w:t>j</w:t>
      </w:r>
      <w:r w:rsidRPr="00894CDF">
        <w:rPr>
          <w:szCs w:val="24"/>
        </w:rPr>
        <w:t>e provedeno ve většině případů opticko-kouřovými hlásiči</w:t>
      </w:r>
      <w:r w:rsidR="000238C3">
        <w:rPr>
          <w:szCs w:val="24"/>
        </w:rPr>
        <w:t>.</w:t>
      </w:r>
      <w:r w:rsidRPr="00894CDF">
        <w:rPr>
          <w:szCs w:val="24"/>
        </w:rPr>
        <w:t xml:space="preserve"> </w:t>
      </w:r>
    </w:p>
    <w:p w14:paraId="2CD5EF79" w14:textId="12057922" w:rsidR="0025000E" w:rsidRPr="00BF24C8" w:rsidRDefault="0025000E" w:rsidP="0025000E">
      <w:r w:rsidRPr="00BF24C8">
        <w:t xml:space="preserve">Dále </w:t>
      </w:r>
      <w:r w:rsidR="006667E9">
        <w:t>js</w:t>
      </w:r>
      <w:r w:rsidRPr="00BF24C8">
        <w:t>ou použity:</w:t>
      </w:r>
    </w:p>
    <w:p w14:paraId="2650C056" w14:textId="77777777" w:rsidR="0025000E" w:rsidRDefault="00990082" w:rsidP="007F7EA4">
      <w:pPr>
        <w:pStyle w:val="Odstavecseseznamem"/>
        <w:numPr>
          <w:ilvl w:val="0"/>
          <w:numId w:val="12"/>
        </w:numPr>
      </w:pPr>
      <w:r>
        <w:t xml:space="preserve">Kombinovaný </w:t>
      </w:r>
      <w:proofErr w:type="spellStart"/>
      <w:r>
        <w:t>multisenzorový</w:t>
      </w:r>
      <w:proofErr w:type="spellEnd"/>
      <w:r>
        <w:t xml:space="preserve"> hlásič opticko-kouřový O2-</w:t>
      </w:r>
      <w:proofErr w:type="gramStart"/>
      <w:r>
        <w:t>T2</w:t>
      </w:r>
      <w:r w:rsidR="0025000E">
        <w:t xml:space="preserve"> - v</w:t>
      </w:r>
      <w:proofErr w:type="gramEnd"/>
      <w:r w:rsidR="0025000E">
        <w:t xml:space="preserve"> místnostech</w:t>
      </w:r>
      <w:r w:rsidR="0025000E" w:rsidRPr="00BF24C8">
        <w:t xml:space="preserve"> </w:t>
      </w:r>
      <w:r w:rsidR="0025000E">
        <w:t>technologie IT systémů –místnost IT rozváděčů</w:t>
      </w:r>
      <w:r w:rsidR="000C033E">
        <w:t>, doplňkové nastavení pomocí parametrizace algoritmů</w:t>
      </w:r>
    </w:p>
    <w:p w14:paraId="3711B226" w14:textId="77777777" w:rsidR="0025000E" w:rsidRDefault="00990082" w:rsidP="007F7EA4">
      <w:pPr>
        <w:pStyle w:val="Odstavecseseznamem"/>
        <w:numPr>
          <w:ilvl w:val="0"/>
          <w:numId w:val="12"/>
        </w:numPr>
      </w:pPr>
      <w:r>
        <w:t xml:space="preserve">Teplotní </w:t>
      </w:r>
      <w:proofErr w:type="gramStart"/>
      <w:r>
        <w:t>hlásič</w:t>
      </w:r>
      <w:r w:rsidR="0025000E">
        <w:t xml:space="preserve"> - v</w:t>
      </w:r>
      <w:proofErr w:type="gramEnd"/>
      <w:r w:rsidR="0025000E">
        <w:t xml:space="preserve"> místnostech</w:t>
      </w:r>
      <w:r w:rsidR="0025000E" w:rsidRPr="00BF24C8">
        <w:t xml:space="preserve"> kde by výskyt vodní páry ovlivnil funkce opticko-kouřového hlásiče</w:t>
      </w:r>
      <w:r w:rsidR="0025000E">
        <w:t>, jedná se o</w:t>
      </w:r>
      <w:r w:rsidR="0025000E" w:rsidRPr="00BF24C8">
        <w:t xml:space="preserve"> místnosti s prostorem pro </w:t>
      </w:r>
      <w:proofErr w:type="spellStart"/>
      <w:r w:rsidR="0025000E" w:rsidRPr="00BF24C8">
        <w:t>kuch</w:t>
      </w:r>
      <w:proofErr w:type="spellEnd"/>
      <w:r w:rsidR="0025000E" w:rsidRPr="00BF24C8">
        <w:t>. kout/</w:t>
      </w:r>
      <w:proofErr w:type="gramStart"/>
      <w:r w:rsidR="0025000E" w:rsidRPr="00BF24C8">
        <w:t>linku</w:t>
      </w:r>
      <w:r w:rsidR="0025000E">
        <w:t>,  místnosti</w:t>
      </w:r>
      <w:proofErr w:type="gramEnd"/>
      <w:r w:rsidR="0025000E">
        <w:t xml:space="preserve"> šaten</w:t>
      </w:r>
      <w:r w:rsidR="00C4480F">
        <w:t>,</w:t>
      </w:r>
      <w:r w:rsidR="0025000E">
        <w:t xml:space="preserve"> kde je vstup do sprchovacích prostor</w:t>
      </w:r>
      <w:r w:rsidR="00C4347E">
        <w:t xml:space="preserve"> </w:t>
      </w:r>
    </w:p>
    <w:p w14:paraId="4BBEF008" w14:textId="77777777" w:rsidR="0025000E" w:rsidRPr="003B3B46" w:rsidRDefault="0025000E" w:rsidP="0025000E">
      <w:r w:rsidRPr="003B3B46">
        <w:t xml:space="preserve">Hlásiče požáru </w:t>
      </w:r>
      <w:r w:rsidR="00C4480F">
        <w:t>nejsou</w:t>
      </w:r>
      <w:r w:rsidRPr="003B3B46">
        <w:t xml:space="preserve"> projektovány do prostorů nad podhledy</w:t>
      </w:r>
      <w:r>
        <w:t xml:space="preserve"> v</w:t>
      </w:r>
      <w:r w:rsidR="00C4480F">
        <w:t> </w:t>
      </w:r>
      <w:r>
        <w:t>prostorech.</w:t>
      </w:r>
    </w:p>
    <w:p w14:paraId="770B3F37" w14:textId="6C70D5D6" w:rsidR="0025000E" w:rsidRDefault="0025000E" w:rsidP="0025000E">
      <w:pPr>
        <w:jc w:val="both"/>
      </w:pPr>
      <w:r w:rsidRPr="0010505F">
        <w:t xml:space="preserve">Hlásiče požáru </w:t>
      </w:r>
      <w:r w:rsidR="006667E9">
        <w:t>nejs</w:t>
      </w:r>
      <w:r w:rsidRPr="0010505F">
        <w:t>ou projektovány do vzduchotechnických potrubí.</w:t>
      </w:r>
    </w:p>
    <w:p w14:paraId="058518CB" w14:textId="039628B8" w:rsidR="0025000E" w:rsidRPr="003429DF" w:rsidRDefault="0025000E" w:rsidP="0025000E">
      <w:r w:rsidRPr="003429DF">
        <w:t xml:space="preserve">Umístění hlásičů na stropech </w:t>
      </w:r>
      <w:r w:rsidR="006667E9">
        <w:t>j</w:t>
      </w:r>
      <w:r w:rsidRPr="003429DF">
        <w:t>e provedeno:</w:t>
      </w:r>
    </w:p>
    <w:p w14:paraId="5E14E84E" w14:textId="77777777" w:rsidR="0025000E" w:rsidRDefault="00C4480F" w:rsidP="007F7EA4">
      <w:pPr>
        <w:pStyle w:val="Odstavecseseznamem"/>
        <w:numPr>
          <w:ilvl w:val="0"/>
          <w:numId w:val="14"/>
        </w:numPr>
      </w:pPr>
      <w:r w:rsidRPr="003429DF">
        <w:lastRenderedPageBreak/>
        <w:t xml:space="preserve">Bodové automatické </w:t>
      </w:r>
      <w:proofErr w:type="spellStart"/>
      <w:r>
        <w:t>opticko</w:t>
      </w:r>
      <w:proofErr w:type="spellEnd"/>
      <w:r>
        <w:t xml:space="preserve"> – kouřové </w:t>
      </w:r>
      <w:proofErr w:type="gramStart"/>
      <w:r w:rsidRPr="003429DF">
        <w:t xml:space="preserve">hlásiče </w:t>
      </w:r>
      <w:r>
        <w:t xml:space="preserve"> </w:t>
      </w:r>
      <w:r w:rsidR="0025000E">
        <w:t>na</w:t>
      </w:r>
      <w:proofErr w:type="gramEnd"/>
      <w:r w:rsidR="0025000E">
        <w:t xml:space="preserve"> stropě</w:t>
      </w:r>
      <w:r w:rsidR="0025000E" w:rsidRPr="003429DF">
        <w:t xml:space="preserve"> –</w:t>
      </w:r>
      <w:r w:rsidR="0025000E">
        <w:t xml:space="preserve"> </w:t>
      </w:r>
      <w:r w:rsidR="0025000E" w:rsidRPr="003429DF">
        <w:rPr>
          <w:rFonts w:cstheme="minorHAnsi"/>
          <w:szCs w:val="24"/>
        </w:rPr>
        <w:t>rozmístění hlásič</w:t>
      </w:r>
      <w:r w:rsidR="00603252">
        <w:rPr>
          <w:rFonts w:cstheme="minorHAnsi"/>
          <w:szCs w:val="24"/>
        </w:rPr>
        <w:t>ů</w:t>
      </w:r>
      <w:r w:rsidR="0025000E" w:rsidRPr="003429DF">
        <w:rPr>
          <w:rFonts w:cstheme="minorHAnsi"/>
          <w:szCs w:val="24"/>
        </w:rPr>
        <w:t xml:space="preserve"> provést dle  ČSN 34 27 10, čl. 6.5.1., vč. obsažených tabulek</w:t>
      </w:r>
      <w:r w:rsidR="0025000E" w:rsidRPr="003429DF">
        <w:t xml:space="preserve"> </w:t>
      </w:r>
    </w:p>
    <w:p w14:paraId="6320D9E4" w14:textId="592B6821" w:rsidR="000C033E" w:rsidRDefault="000C033E" w:rsidP="000C033E">
      <w:r>
        <w:t>Poznámka</w:t>
      </w:r>
      <w:r w:rsidR="00005C4D">
        <w:t>:</w:t>
      </w:r>
    </w:p>
    <w:p w14:paraId="6D9A3315" w14:textId="77777777" w:rsidR="00721DFB" w:rsidRDefault="000C033E" w:rsidP="0025000E">
      <w:r w:rsidRPr="000C033E">
        <w:t>Hlásiče by měly být umístěny tak, aby jejich citlivé elementy byly v horních 5% výšky místnosti, z důvodu možné existence chladné vrstvy u stropu by hlásiče neměly být zapuštěny do stropu. Hlásiče by neměly být montovány blíže jak 0,5m od jakýchkoliv zdí nebo přepážek. Pokud je místnost užší než 1-1,2m, potom by měly být hlásiče montovány uvnitř střední třetiny šířky. Ve všech směrech pod hlásičem udržova</w:t>
      </w:r>
      <w:r w:rsidR="00005C4D">
        <w:t>t</w:t>
      </w:r>
      <w:r w:rsidRPr="000C033E">
        <w:t xml:space="preserve"> volný prostor alespoň 0,5m.</w:t>
      </w:r>
    </w:p>
    <w:p w14:paraId="74AC65F1" w14:textId="730A89A7" w:rsidR="0025000E" w:rsidRDefault="0025000E" w:rsidP="0025000E">
      <w:r w:rsidRPr="00D82780">
        <w:t>Na</w:t>
      </w:r>
      <w:r w:rsidRPr="00517888">
        <w:t xml:space="preserve"> vytipovaných místech </w:t>
      </w:r>
      <w:r w:rsidR="006667E9">
        <w:t>js</w:t>
      </w:r>
      <w:r w:rsidRPr="00517888">
        <w:t>ou umístěny tlačítkové hlásiče pro manuální vyhlášení</w:t>
      </w:r>
      <w:r>
        <w:t xml:space="preserve"> </w:t>
      </w:r>
      <w:r w:rsidRPr="00517888">
        <w:t xml:space="preserve">poplachu. Zejména </w:t>
      </w:r>
      <w:r w:rsidR="006667E9">
        <w:t>js</w:t>
      </w:r>
      <w:r w:rsidRPr="00517888">
        <w:t xml:space="preserve">ou tyto hlásiče umístěny u všech průchodů a vstupů do </w:t>
      </w:r>
      <w:r>
        <w:t>ú</w:t>
      </w:r>
      <w:r w:rsidRPr="00517888">
        <w:t>nikových</w:t>
      </w:r>
      <w:r>
        <w:t xml:space="preserve"> </w:t>
      </w:r>
      <w:r w:rsidRPr="00517888">
        <w:t>komunikací (schodišť, chodeb) a v komunikačních prostor</w:t>
      </w:r>
      <w:r>
        <w:t>ác</w:t>
      </w:r>
      <w:r w:rsidRPr="00517888">
        <w:t>h u všech</w:t>
      </w:r>
      <w:r>
        <w:t xml:space="preserve"> </w:t>
      </w:r>
      <w:r w:rsidRPr="00517888">
        <w:t>únikových východ</w:t>
      </w:r>
      <w:r>
        <w:t xml:space="preserve">ů a v prostorách technologických rozvoden apod. </w:t>
      </w:r>
    </w:p>
    <w:p w14:paraId="14CFC35E" w14:textId="77777777" w:rsidR="0025000E" w:rsidRDefault="0025000E" w:rsidP="0025000E">
      <w:pPr>
        <w:pStyle w:val="Nadpis2"/>
        <w:numPr>
          <w:ilvl w:val="1"/>
          <w:numId w:val="1"/>
        </w:numPr>
      </w:pPr>
      <w:bookmarkStart w:id="24" w:name="_Toc286037400"/>
      <w:bookmarkStart w:id="25" w:name="_Toc461444159"/>
      <w:bookmarkStart w:id="26" w:name="_Toc157597698"/>
      <w:r w:rsidRPr="004613DF">
        <w:t xml:space="preserve">Popis použitých </w:t>
      </w:r>
      <w:r w:rsidRPr="00C03AC2">
        <w:t>prvků</w:t>
      </w:r>
      <w:r w:rsidRPr="004613DF">
        <w:t xml:space="preserve"> EPS</w:t>
      </w:r>
      <w:bookmarkEnd w:id="24"/>
      <w:bookmarkEnd w:id="25"/>
      <w:bookmarkEnd w:id="26"/>
    </w:p>
    <w:p w14:paraId="0186A786" w14:textId="304197BE" w:rsidR="0025000E" w:rsidRPr="00B2173C" w:rsidRDefault="0025000E" w:rsidP="0025000E">
      <w:pPr>
        <w:pStyle w:val="Nadpis3"/>
        <w:numPr>
          <w:ilvl w:val="2"/>
          <w:numId w:val="1"/>
        </w:numPr>
      </w:pPr>
      <w:bookmarkStart w:id="27" w:name="_Toc461444160"/>
      <w:bookmarkStart w:id="28" w:name="_Toc157597699"/>
      <w:r w:rsidRPr="00B2173C">
        <w:t xml:space="preserve">Ústředna </w:t>
      </w:r>
      <w:proofErr w:type="gramStart"/>
      <w:r w:rsidRPr="00B2173C">
        <w:t>EPS</w:t>
      </w:r>
      <w:bookmarkEnd w:id="27"/>
      <w:r w:rsidR="000238C3">
        <w:t xml:space="preserve"> - stávající</w:t>
      </w:r>
      <w:bookmarkEnd w:id="28"/>
      <w:proofErr w:type="gramEnd"/>
    </w:p>
    <w:p w14:paraId="25D55FE7" w14:textId="77777777" w:rsidR="0025000E" w:rsidRPr="00C03AC2" w:rsidRDefault="0025000E" w:rsidP="0025000E">
      <w:r w:rsidRPr="00C03AC2">
        <w:t xml:space="preserve">Zařízení elektrické požární signalizace bude systém adresovatelný analogový, který </w:t>
      </w:r>
      <w:r>
        <w:t>je homologován pro použití v ČR a splňuje veškeré náležitosti ČSN EN 54.</w:t>
      </w:r>
    </w:p>
    <w:p w14:paraId="266D47A5" w14:textId="77777777" w:rsidR="001F5BB7" w:rsidRPr="001F5BB7" w:rsidRDefault="001F5BB7" w:rsidP="00B2173C">
      <w:pPr>
        <w:pStyle w:val="Popisytechnick"/>
        <w:tabs>
          <w:tab w:val="left" w:pos="2268"/>
        </w:tabs>
      </w:pPr>
      <w:r w:rsidRPr="001F5BB7">
        <w:t>Sestava:</w:t>
      </w:r>
    </w:p>
    <w:p w14:paraId="49624E25" w14:textId="77777777" w:rsidR="001F5BB7" w:rsidRPr="001F5BB7" w:rsidRDefault="001F5BB7" w:rsidP="007F7EA4">
      <w:pPr>
        <w:pStyle w:val="Popisytechnick"/>
        <w:numPr>
          <w:ilvl w:val="1"/>
          <w:numId w:val="29"/>
        </w:numPr>
        <w:ind w:left="851" w:hanging="284"/>
      </w:pPr>
      <w:r w:rsidRPr="001F5BB7">
        <w:t>Skříň Komfort</w:t>
      </w:r>
    </w:p>
    <w:p w14:paraId="5B5CCD09" w14:textId="77777777" w:rsidR="001F5BB7" w:rsidRPr="001F5BB7" w:rsidRDefault="001F5BB7" w:rsidP="007F7EA4">
      <w:pPr>
        <w:pStyle w:val="Popisytechnick"/>
        <w:numPr>
          <w:ilvl w:val="1"/>
          <w:numId w:val="29"/>
        </w:numPr>
        <w:ind w:left="851" w:hanging="284"/>
      </w:pPr>
      <w:r w:rsidRPr="001F5BB7">
        <w:t>Ovládací jednotka</w:t>
      </w:r>
    </w:p>
    <w:p w14:paraId="1232CC2E" w14:textId="77777777" w:rsidR="001F5BB7" w:rsidRPr="001F5BB7" w:rsidRDefault="001F5BB7" w:rsidP="007F7EA4">
      <w:pPr>
        <w:pStyle w:val="Popisytechnick"/>
        <w:numPr>
          <w:ilvl w:val="1"/>
          <w:numId w:val="29"/>
        </w:numPr>
        <w:ind w:left="851" w:hanging="284"/>
      </w:pPr>
      <w:r w:rsidRPr="001F5BB7">
        <w:t>Deska periferií</w:t>
      </w:r>
    </w:p>
    <w:p w14:paraId="41CFC87E" w14:textId="77777777" w:rsidR="001F5BB7" w:rsidRPr="001F5BB7" w:rsidRDefault="001F5BB7" w:rsidP="007F7EA4">
      <w:pPr>
        <w:pStyle w:val="Popisytechnick"/>
        <w:numPr>
          <w:ilvl w:val="1"/>
          <w:numId w:val="29"/>
        </w:numPr>
        <w:ind w:left="851" w:hanging="284"/>
      </w:pPr>
      <w:r w:rsidRPr="001F5BB7">
        <w:t>Napájecí zdroj 150 W, místo pro záložní baterie (objednávané samostatně)</w:t>
      </w:r>
    </w:p>
    <w:p w14:paraId="5B4B6410" w14:textId="77777777" w:rsidR="001F5BB7" w:rsidRPr="001F5BB7" w:rsidRDefault="001F5BB7" w:rsidP="007F7EA4">
      <w:pPr>
        <w:pStyle w:val="Popisytechnick"/>
        <w:numPr>
          <w:ilvl w:val="1"/>
          <w:numId w:val="29"/>
        </w:numPr>
        <w:ind w:left="851" w:hanging="284"/>
      </w:pPr>
      <w:r w:rsidRPr="001F5BB7">
        <w:t>Technická data</w:t>
      </w:r>
    </w:p>
    <w:p w14:paraId="764A8EEE" w14:textId="77777777" w:rsidR="001F5BB7" w:rsidRPr="001F5BB7" w:rsidRDefault="001F5BB7" w:rsidP="00B2173C">
      <w:pPr>
        <w:pStyle w:val="Popisytechnick"/>
        <w:tabs>
          <w:tab w:val="left" w:pos="2835"/>
        </w:tabs>
      </w:pPr>
      <w:r w:rsidRPr="001F5BB7">
        <w:t xml:space="preserve">Napájecí napětí </w:t>
      </w:r>
      <w:r w:rsidR="00B2173C">
        <w:tab/>
      </w:r>
      <w:r w:rsidRPr="001F5BB7">
        <w:t>230 VAC</w:t>
      </w:r>
    </w:p>
    <w:p w14:paraId="255A277D" w14:textId="77777777" w:rsidR="001F5BB7" w:rsidRPr="001F5BB7" w:rsidRDefault="001F5BB7" w:rsidP="00B2173C">
      <w:pPr>
        <w:pStyle w:val="Popisytechnick"/>
        <w:tabs>
          <w:tab w:val="left" w:pos="2835"/>
        </w:tabs>
      </w:pPr>
      <w:r w:rsidRPr="001F5BB7">
        <w:t xml:space="preserve">Napájecí zdroj </w:t>
      </w:r>
      <w:r w:rsidR="00B2173C">
        <w:tab/>
      </w:r>
      <w:proofErr w:type="gramStart"/>
      <w:r w:rsidRPr="001F5BB7">
        <w:t>150W</w:t>
      </w:r>
      <w:proofErr w:type="gramEnd"/>
    </w:p>
    <w:p w14:paraId="0EA9B6F6" w14:textId="77777777" w:rsidR="001F5BB7" w:rsidRPr="001F5BB7" w:rsidRDefault="001F5BB7" w:rsidP="00B2173C">
      <w:pPr>
        <w:pStyle w:val="Popisytechnick"/>
        <w:tabs>
          <w:tab w:val="left" w:pos="2835"/>
        </w:tabs>
      </w:pPr>
      <w:r w:rsidRPr="001F5BB7">
        <w:t xml:space="preserve">Provozní napětí </w:t>
      </w:r>
      <w:r w:rsidR="00B2173C">
        <w:tab/>
      </w:r>
      <w:r w:rsidRPr="001F5BB7">
        <w:t>21… 28.6 VDC</w:t>
      </w:r>
    </w:p>
    <w:p w14:paraId="1FDCB8F6" w14:textId="77777777" w:rsidR="001F5BB7" w:rsidRPr="001F5BB7" w:rsidRDefault="001F5BB7" w:rsidP="00B2173C">
      <w:pPr>
        <w:pStyle w:val="Popisytechnick"/>
        <w:tabs>
          <w:tab w:val="left" w:pos="2835"/>
        </w:tabs>
      </w:pPr>
      <w:r w:rsidRPr="001F5BB7">
        <w:t xml:space="preserve">Proudový odběr </w:t>
      </w:r>
      <w:r w:rsidR="00B2173C">
        <w:tab/>
      </w:r>
      <w:r w:rsidRPr="001F5BB7">
        <w:t>Max. 5 A</w:t>
      </w:r>
    </w:p>
    <w:p w14:paraId="71B074AE" w14:textId="77777777" w:rsidR="001F5BB7" w:rsidRPr="001F5BB7" w:rsidRDefault="001F5BB7" w:rsidP="00B2173C">
      <w:pPr>
        <w:pStyle w:val="Popisytechnick"/>
        <w:tabs>
          <w:tab w:val="left" w:pos="2835"/>
        </w:tabs>
      </w:pPr>
      <w:r w:rsidRPr="001F5BB7">
        <w:t xml:space="preserve">Záložní </w:t>
      </w:r>
      <w:proofErr w:type="spellStart"/>
      <w:r w:rsidRPr="001F5BB7">
        <w:t>akumulátoty</w:t>
      </w:r>
      <w:proofErr w:type="spellEnd"/>
      <w:r w:rsidRPr="001F5BB7">
        <w:t xml:space="preserve"> </w:t>
      </w:r>
      <w:r w:rsidR="00B2173C">
        <w:tab/>
      </w:r>
      <w:r w:rsidRPr="001F5BB7">
        <w:t xml:space="preserve">2 x 12 V, 7…26 </w:t>
      </w:r>
      <w:proofErr w:type="spellStart"/>
      <w:r w:rsidRPr="001F5BB7">
        <w:t>Ah</w:t>
      </w:r>
      <w:proofErr w:type="spellEnd"/>
    </w:p>
    <w:p w14:paraId="197923B6" w14:textId="77777777" w:rsidR="001F5BB7" w:rsidRPr="001F5BB7" w:rsidRDefault="001F5BB7" w:rsidP="00B2173C">
      <w:pPr>
        <w:pStyle w:val="Popisytechnick"/>
        <w:tabs>
          <w:tab w:val="left" w:pos="2835"/>
        </w:tabs>
      </w:pPr>
      <w:r w:rsidRPr="001F5BB7">
        <w:t xml:space="preserve">Připojitelné prvky </w:t>
      </w:r>
      <w:r w:rsidR="00B2173C">
        <w:tab/>
      </w:r>
      <w:r w:rsidRPr="001F5BB7">
        <w:t>FD720 (C-NET)</w:t>
      </w:r>
    </w:p>
    <w:p w14:paraId="575BB131" w14:textId="77777777" w:rsidR="001F5BB7" w:rsidRPr="001F5BB7" w:rsidRDefault="001F5BB7" w:rsidP="00B2173C">
      <w:pPr>
        <w:pStyle w:val="Popisytechnick"/>
        <w:tabs>
          <w:tab w:val="left" w:pos="2835"/>
        </w:tabs>
      </w:pPr>
      <w:r w:rsidRPr="001F5BB7">
        <w:t xml:space="preserve">Počet linek </w:t>
      </w:r>
      <w:r w:rsidR="00B2173C">
        <w:tab/>
      </w:r>
      <w:r w:rsidRPr="001F5BB7">
        <w:t>4 (8) kruhové nebo 8 (16) přímé</w:t>
      </w:r>
    </w:p>
    <w:p w14:paraId="73A987DA" w14:textId="77777777" w:rsidR="001F5BB7" w:rsidRPr="001F5BB7" w:rsidRDefault="001F5BB7" w:rsidP="00B2173C">
      <w:pPr>
        <w:pStyle w:val="Popisytechnick"/>
        <w:tabs>
          <w:tab w:val="left" w:pos="2835"/>
        </w:tabs>
      </w:pPr>
      <w:r w:rsidRPr="001F5BB7">
        <w:t xml:space="preserve">Počet adres na ústřednu </w:t>
      </w:r>
      <w:r w:rsidR="00B2173C">
        <w:tab/>
      </w:r>
      <w:r w:rsidRPr="001F5BB7">
        <w:t>Max. 504</w:t>
      </w:r>
    </w:p>
    <w:p w14:paraId="49CDBB58" w14:textId="77777777" w:rsidR="00B2173C" w:rsidRDefault="001F5BB7" w:rsidP="00B2173C">
      <w:pPr>
        <w:pStyle w:val="Popisytechnick"/>
        <w:tabs>
          <w:tab w:val="left" w:pos="2835"/>
        </w:tabs>
      </w:pPr>
      <w:r w:rsidRPr="001F5BB7">
        <w:t>Reléové výstupy</w:t>
      </w:r>
      <w:r w:rsidR="00B2173C">
        <w:tab/>
      </w:r>
      <w:r w:rsidRPr="001F5BB7">
        <w:t>Dálkový přenos poplachu</w:t>
      </w:r>
      <w:r w:rsidR="00B2173C">
        <w:t xml:space="preserve"> 1x</w:t>
      </w:r>
    </w:p>
    <w:p w14:paraId="7498F043" w14:textId="77777777" w:rsidR="001F5BB7" w:rsidRPr="001F5BB7" w:rsidRDefault="00B2173C" w:rsidP="00B2173C">
      <w:pPr>
        <w:pStyle w:val="Popisytechnick"/>
        <w:tabs>
          <w:tab w:val="left" w:pos="2835"/>
        </w:tabs>
      </w:pPr>
      <w:r>
        <w:tab/>
      </w:r>
      <w:r w:rsidR="001F5BB7" w:rsidRPr="001F5BB7">
        <w:t>Dálkový přenos poruchy</w:t>
      </w:r>
      <w:r>
        <w:t xml:space="preserve"> 1x</w:t>
      </w:r>
    </w:p>
    <w:p w14:paraId="2A463D9E" w14:textId="77777777" w:rsidR="001F5BB7" w:rsidRPr="001F5BB7" w:rsidRDefault="001F5BB7" w:rsidP="00B2173C">
      <w:pPr>
        <w:pStyle w:val="Popisytechnick"/>
        <w:tabs>
          <w:tab w:val="left" w:pos="2835"/>
        </w:tabs>
      </w:pPr>
      <w:r w:rsidRPr="001F5BB7">
        <w:t>Hlídané výstupy</w:t>
      </w:r>
      <w:r w:rsidR="00B2173C">
        <w:tab/>
      </w:r>
      <w:r w:rsidRPr="001F5BB7">
        <w:t>Požár</w:t>
      </w:r>
      <w:r w:rsidR="00B2173C">
        <w:t xml:space="preserve"> 1x</w:t>
      </w:r>
    </w:p>
    <w:p w14:paraId="63B692DD" w14:textId="77777777" w:rsidR="001F5BB7" w:rsidRPr="001F5BB7" w:rsidRDefault="00B2173C" w:rsidP="00B2173C">
      <w:pPr>
        <w:pStyle w:val="Popisytechnick"/>
        <w:tabs>
          <w:tab w:val="left" w:pos="2835"/>
        </w:tabs>
      </w:pPr>
      <w:r>
        <w:tab/>
      </w:r>
      <w:r w:rsidR="001F5BB7" w:rsidRPr="001F5BB7">
        <w:t>Porucha</w:t>
      </w:r>
      <w:r>
        <w:t xml:space="preserve"> 1x</w:t>
      </w:r>
    </w:p>
    <w:p w14:paraId="6E2D1886" w14:textId="77777777" w:rsidR="001F5BB7" w:rsidRPr="001F5BB7" w:rsidRDefault="00B2173C" w:rsidP="00B2173C">
      <w:pPr>
        <w:pStyle w:val="Popisytechnick"/>
        <w:tabs>
          <w:tab w:val="left" w:pos="2835"/>
        </w:tabs>
      </w:pPr>
      <w:r>
        <w:tab/>
      </w:r>
      <w:r w:rsidR="001F5BB7" w:rsidRPr="001F5BB7">
        <w:t>Sirény</w:t>
      </w:r>
      <w:r>
        <w:t xml:space="preserve"> 2x</w:t>
      </w:r>
    </w:p>
    <w:p w14:paraId="5312D0A1" w14:textId="77777777" w:rsidR="001F5BB7" w:rsidRPr="001F5BB7" w:rsidRDefault="001F5BB7" w:rsidP="00B2173C">
      <w:pPr>
        <w:pStyle w:val="Popisytechnick"/>
        <w:tabs>
          <w:tab w:val="left" w:pos="2835"/>
        </w:tabs>
      </w:pPr>
      <w:r w:rsidRPr="001F5BB7">
        <w:t xml:space="preserve">Volně programovatelné vstupy/výstupy </w:t>
      </w:r>
      <w:r w:rsidR="00B2173C">
        <w:tab/>
      </w:r>
      <w:r w:rsidRPr="001F5BB7">
        <w:t>12</w:t>
      </w:r>
    </w:p>
    <w:p w14:paraId="13DA8563" w14:textId="77777777" w:rsidR="001F5BB7" w:rsidRPr="001F5BB7" w:rsidRDefault="001F5BB7" w:rsidP="00B2173C">
      <w:pPr>
        <w:pStyle w:val="Popisytechnick"/>
        <w:tabs>
          <w:tab w:val="left" w:pos="2835"/>
        </w:tabs>
      </w:pPr>
      <w:proofErr w:type="spellStart"/>
      <w:r w:rsidRPr="001F5BB7">
        <w:t>Provozmí</w:t>
      </w:r>
      <w:proofErr w:type="spellEnd"/>
      <w:r w:rsidRPr="001F5BB7">
        <w:t xml:space="preserve"> teplota </w:t>
      </w:r>
      <w:r w:rsidR="00B2173C">
        <w:tab/>
      </w:r>
      <w:r w:rsidRPr="001F5BB7">
        <w:t>-8… +42 °C</w:t>
      </w:r>
    </w:p>
    <w:p w14:paraId="413BD2B9" w14:textId="77777777" w:rsidR="001F5BB7" w:rsidRPr="001F5BB7" w:rsidRDefault="001F5BB7" w:rsidP="00B2173C">
      <w:pPr>
        <w:pStyle w:val="Popisytechnick"/>
        <w:tabs>
          <w:tab w:val="left" w:pos="2835"/>
        </w:tabs>
      </w:pPr>
      <w:r w:rsidRPr="001F5BB7">
        <w:t xml:space="preserve">Skladovací teplota </w:t>
      </w:r>
      <w:r w:rsidR="00B2173C">
        <w:tab/>
      </w:r>
      <w:r w:rsidRPr="001F5BB7">
        <w:t>-20… +60 °C</w:t>
      </w:r>
    </w:p>
    <w:p w14:paraId="2F0FE00B" w14:textId="77777777" w:rsidR="001F5BB7" w:rsidRPr="001F5BB7" w:rsidRDefault="001F5BB7" w:rsidP="00B2173C">
      <w:pPr>
        <w:pStyle w:val="Popisytechnick"/>
        <w:tabs>
          <w:tab w:val="left" w:pos="2835"/>
        </w:tabs>
      </w:pPr>
      <w:r w:rsidRPr="001F5BB7">
        <w:t xml:space="preserve">Vlhkost (bez kondenzace) </w:t>
      </w:r>
      <w:r w:rsidR="00B2173C">
        <w:tab/>
      </w:r>
      <w:r w:rsidRPr="001F5BB7">
        <w:t xml:space="preserve">≤95 % </w:t>
      </w:r>
      <w:proofErr w:type="spellStart"/>
      <w:r w:rsidRPr="001F5BB7">
        <w:t>rel</w:t>
      </w:r>
      <w:proofErr w:type="spellEnd"/>
      <w:r w:rsidRPr="001F5BB7">
        <w:t>.</w:t>
      </w:r>
    </w:p>
    <w:p w14:paraId="0F12E1DD" w14:textId="77777777" w:rsidR="001F5BB7" w:rsidRPr="001F5BB7" w:rsidRDefault="001F5BB7" w:rsidP="00B2173C">
      <w:pPr>
        <w:pStyle w:val="Popisytechnick"/>
        <w:tabs>
          <w:tab w:val="left" w:pos="2835"/>
        </w:tabs>
      </w:pPr>
      <w:r w:rsidRPr="001F5BB7">
        <w:t xml:space="preserve">Rozměry (Š x V x H) </w:t>
      </w:r>
      <w:r w:rsidR="00B2173C">
        <w:tab/>
      </w:r>
      <w:r w:rsidRPr="001F5BB7">
        <w:t>430 x 796 x 160 mm</w:t>
      </w:r>
    </w:p>
    <w:p w14:paraId="626F82EC" w14:textId="77777777" w:rsidR="001F5BB7" w:rsidRPr="001F5BB7" w:rsidRDefault="001F5BB7" w:rsidP="00B2173C">
      <w:pPr>
        <w:pStyle w:val="Popisytechnick"/>
        <w:tabs>
          <w:tab w:val="left" w:pos="2835"/>
        </w:tabs>
      </w:pPr>
      <w:r w:rsidRPr="001F5BB7">
        <w:t>Barva</w:t>
      </w:r>
      <w:r w:rsidR="00B2173C">
        <w:tab/>
      </w:r>
      <w:r w:rsidRPr="001F5BB7">
        <w:t>Skříň šedá, ~RAL 7035</w:t>
      </w:r>
    </w:p>
    <w:p w14:paraId="6AFE74F1" w14:textId="77777777" w:rsidR="001F5BB7" w:rsidRPr="001F5BB7" w:rsidRDefault="00B2173C" w:rsidP="00B2173C">
      <w:pPr>
        <w:pStyle w:val="Popisytechnick"/>
        <w:tabs>
          <w:tab w:val="left" w:pos="2835"/>
        </w:tabs>
      </w:pPr>
      <w:r>
        <w:tab/>
      </w:r>
      <w:r w:rsidR="001F5BB7" w:rsidRPr="001F5BB7">
        <w:t>Kryt šedá, ~RAL-Design 050 00 00</w:t>
      </w:r>
    </w:p>
    <w:p w14:paraId="3ED94041" w14:textId="77777777" w:rsidR="001F5BB7" w:rsidRPr="001F5BB7" w:rsidRDefault="001F5BB7" w:rsidP="00B2173C">
      <w:pPr>
        <w:pStyle w:val="Popisytechnick"/>
        <w:tabs>
          <w:tab w:val="left" w:pos="2835"/>
        </w:tabs>
      </w:pPr>
      <w:r w:rsidRPr="001F5BB7">
        <w:t xml:space="preserve">Krytí </w:t>
      </w:r>
      <w:r w:rsidR="00B2173C">
        <w:tab/>
      </w:r>
      <w:r w:rsidRPr="001F5BB7">
        <w:t>IP30</w:t>
      </w:r>
    </w:p>
    <w:p w14:paraId="2F82DD73" w14:textId="77777777" w:rsidR="001F5BB7" w:rsidRPr="001F5BB7" w:rsidRDefault="001F5BB7" w:rsidP="00B2173C">
      <w:pPr>
        <w:pStyle w:val="Popisytechnick"/>
        <w:tabs>
          <w:tab w:val="left" w:pos="2835"/>
        </w:tabs>
      </w:pPr>
      <w:r w:rsidRPr="001F5BB7">
        <w:t xml:space="preserve">Schválení </w:t>
      </w:r>
      <w:proofErr w:type="spellStart"/>
      <w:r w:rsidRPr="001F5BB7">
        <w:t>VdS</w:t>
      </w:r>
      <w:proofErr w:type="spellEnd"/>
      <w:r w:rsidRPr="001F5BB7">
        <w:t xml:space="preserve"> / LPCB </w:t>
      </w:r>
      <w:r w:rsidR="00B2173C">
        <w:tab/>
      </w:r>
      <w:r w:rsidRPr="001F5BB7">
        <w:t>Ano/ ano</w:t>
      </w:r>
    </w:p>
    <w:p w14:paraId="4A764477" w14:textId="77777777" w:rsidR="0025000E" w:rsidRPr="00F05B7A" w:rsidRDefault="0025000E" w:rsidP="0025000E">
      <w:pPr>
        <w:rPr>
          <w:b/>
        </w:rPr>
      </w:pPr>
      <w:bookmarkStart w:id="29" w:name="_Toc276989983"/>
      <w:bookmarkStart w:id="30" w:name="_Toc324745768"/>
      <w:r w:rsidRPr="00F05B7A">
        <w:rPr>
          <w:b/>
        </w:rPr>
        <w:t>Rozvodná soustava:</w:t>
      </w:r>
      <w:bookmarkEnd w:id="29"/>
      <w:bookmarkEnd w:id="30"/>
      <w:r w:rsidRPr="00F05B7A">
        <w:rPr>
          <w:b/>
        </w:rPr>
        <w:t xml:space="preserve"> </w:t>
      </w:r>
    </w:p>
    <w:p w14:paraId="362D7235" w14:textId="77777777" w:rsidR="0025000E" w:rsidRDefault="0025000E" w:rsidP="0025000E">
      <w:r w:rsidRPr="00275337">
        <w:t xml:space="preserve">3+N+PE, AC </w:t>
      </w:r>
      <w:proofErr w:type="gramStart"/>
      <w:r w:rsidRPr="00275337">
        <w:t>50Hz</w:t>
      </w:r>
      <w:proofErr w:type="gramEnd"/>
      <w:r w:rsidRPr="00275337">
        <w:t xml:space="preserve">, 230V/400V, TN-C-S </w:t>
      </w:r>
    </w:p>
    <w:p w14:paraId="08832117" w14:textId="77777777" w:rsidR="0025000E" w:rsidRPr="00F05B7A" w:rsidRDefault="0025000E" w:rsidP="0025000E">
      <w:pPr>
        <w:rPr>
          <w:b/>
        </w:rPr>
      </w:pPr>
      <w:bookmarkStart w:id="31" w:name="_Toc324745772"/>
      <w:r w:rsidRPr="00F05B7A">
        <w:rPr>
          <w:b/>
        </w:rPr>
        <w:t>Ochrana před úrazem el. proudem:</w:t>
      </w:r>
      <w:bookmarkEnd w:id="31"/>
      <w:r w:rsidRPr="00F05B7A">
        <w:rPr>
          <w:b/>
        </w:rPr>
        <w:tab/>
      </w:r>
    </w:p>
    <w:p w14:paraId="29992DEC" w14:textId="77777777" w:rsidR="0025000E" w:rsidRPr="00275337" w:rsidRDefault="0025000E" w:rsidP="0025000E">
      <w:r w:rsidRPr="00275337">
        <w:t>Základní (normální)</w:t>
      </w:r>
      <w:r>
        <w:t xml:space="preserve"> </w:t>
      </w:r>
      <w:r w:rsidRPr="00275337">
        <w:t>– Izolaci živých částí, kryty, zábranami či polohou</w:t>
      </w:r>
    </w:p>
    <w:p w14:paraId="748383E8" w14:textId="77777777" w:rsidR="0025000E" w:rsidRPr="00275337" w:rsidRDefault="0025000E" w:rsidP="0025000E">
      <w:r w:rsidRPr="00275337">
        <w:t>Ochrana při poruše (doplněná) – Automatickým odpojením od zdroje a doplňkovým pospojováním</w:t>
      </w:r>
    </w:p>
    <w:p w14:paraId="74685EED" w14:textId="77777777" w:rsidR="0025000E" w:rsidRDefault="0025000E" w:rsidP="0025000E">
      <w:r w:rsidRPr="00275337">
        <w:lastRenderedPageBreak/>
        <w:t>Ochrana před atmosférickým přepětím dle ČSN 62 305 – zemněním</w:t>
      </w:r>
    </w:p>
    <w:p w14:paraId="630EAFD8" w14:textId="410FD522" w:rsidR="001F5BB7" w:rsidRPr="00563039" w:rsidRDefault="001F5BB7" w:rsidP="001F5BB7">
      <w:pPr>
        <w:pStyle w:val="Nadpis3"/>
        <w:numPr>
          <w:ilvl w:val="2"/>
          <w:numId w:val="1"/>
        </w:numPr>
      </w:pPr>
      <w:bookmarkStart w:id="32" w:name="_Toc157597700"/>
      <w:r w:rsidRPr="00563039">
        <w:t xml:space="preserve">Paralelní </w:t>
      </w:r>
      <w:r w:rsidR="00F21DC1" w:rsidRPr="00563039">
        <w:t xml:space="preserve">ovládací a zobrazovací </w:t>
      </w:r>
      <w:proofErr w:type="gramStart"/>
      <w:r w:rsidR="00F21DC1" w:rsidRPr="00563039">
        <w:t>tablo</w:t>
      </w:r>
      <w:r w:rsidR="000238C3">
        <w:t xml:space="preserve"> - stávající</w:t>
      </w:r>
      <w:bookmarkEnd w:id="32"/>
      <w:proofErr w:type="gramEnd"/>
    </w:p>
    <w:p w14:paraId="60E3981C" w14:textId="55244635" w:rsidR="001F5BB7" w:rsidRPr="00563039" w:rsidRDefault="001F5BB7" w:rsidP="001F5BB7">
      <w:r w:rsidRPr="00563039">
        <w:t>Paralelní terminál umožňuje ovládání systému z místa mimo ústřednu. Je zapojen</w:t>
      </w:r>
      <w:r w:rsidR="00022E8F" w:rsidRPr="00563039">
        <w:t xml:space="preserve"> do linky L3</w:t>
      </w:r>
      <w:r w:rsidR="00F21DC1" w:rsidRPr="00563039">
        <w:t>, linka pro ovládaná zařízení.</w:t>
      </w:r>
    </w:p>
    <w:p w14:paraId="75474D9C" w14:textId="4F699E89" w:rsidR="0025000E" w:rsidRPr="0054647D" w:rsidRDefault="0025000E" w:rsidP="0025000E">
      <w:pPr>
        <w:pStyle w:val="Nadpis3"/>
        <w:numPr>
          <w:ilvl w:val="2"/>
          <w:numId w:val="1"/>
        </w:numPr>
      </w:pPr>
      <w:bookmarkStart w:id="33" w:name="_Toc197231720"/>
      <w:bookmarkStart w:id="34" w:name="_Toc461444161"/>
      <w:bookmarkStart w:id="35" w:name="_Toc157597701"/>
      <w:r w:rsidRPr="0054647D">
        <w:t>Hlásiče</w:t>
      </w:r>
      <w:bookmarkEnd w:id="33"/>
      <w:bookmarkEnd w:id="34"/>
      <w:bookmarkEnd w:id="35"/>
    </w:p>
    <w:p w14:paraId="4B7944F8" w14:textId="77777777" w:rsidR="0025000E" w:rsidRDefault="0025000E" w:rsidP="0025000E">
      <w:r>
        <w:t>H</w:t>
      </w:r>
      <w:r w:rsidRPr="00035A76">
        <w:t>lásiče budou instalovány prostřednictvím stejných patic, takže jejich pozice může být v případě potřeby vzájemně zaměněna.</w:t>
      </w:r>
    </w:p>
    <w:p w14:paraId="0657BC22" w14:textId="77777777" w:rsidR="0025000E" w:rsidRDefault="0025000E" w:rsidP="0025000E">
      <w:r w:rsidRPr="00E902FC">
        <w:t>Pro snadnou orientaci v místech instalace požárních hlásičů, budou na patice hlásičů,</w:t>
      </w:r>
      <w:r>
        <w:t xml:space="preserve"> </w:t>
      </w:r>
      <w:r w:rsidRPr="00E902FC">
        <w:t>případně na vyhodnocovací jednotky nebo paralelní signálky, připevněny štítky s</w:t>
      </w:r>
      <w:r>
        <w:t> </w:t>
      </w:r>
      <w:r w:rsidRPr="00E902FC">
        <w:t>číslem</w:t>
      </w:r>
      <w:r>
        <w:t xml:space="preserve"> </w:t>
      </w:r>
      <w:r w:rsidRPr="00E902FC">
        <w:t>hlásiče. Na štítku bude, dle značení v prováděcí výkresové dokumentaci, uvedeno číslo</w:t>
      </w:r>
      <w:r>
        <w:t xml:space="preserve"> </w:t>
      </w:r>
      <w:r w:rsidRPr="00E902FC">
        <w:t>skupiny a pořadové číslo hlásiče ve skupině.</w:t>
      </w:r>
    </w:p>
    <w:p w14:paraId="6ED91640" w14:textId="77777777" w:rsidR="009E051B" w:rsidRDefault="009E051B" w:rsidP="0025000E">
      <w:r>
        <w:rPr>
          <w:noProof/>
        </w:rPr>
        <w:drawing>
          <wp:inline distT="0" distB="0" distL="0" distR="0" wp14:anchorId="1D0CD40C" wp14:editId="102F96B8">
            <wp:extent cx="2509520" cy="2254415"/>
            <wp:effectExtent l="0" t="0" r="508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541355" cy="2283014"/>
                    </a:xfrm>
                    <a:prstGeom prst="rect">
                      <a:avLst/>
                    </a:prstGeom>
                  </pic:spPr>
                </pic:pic>
              </a:graphicData>
            </a:graphic>
          </wp:inline>
        </w:drawing>
      </w:r>
    </w:p>
    <w:p w14:paraId="19379468" w14:textId="77777777" w:rsidR="0025000E" w:rsidRPr="00990082" w:rsidRDefault="0025000E" w:rsidP="00990082">
      <w:pPr>
        <w:rPr>
          <w:b/>
          <w:bCs/>
        </w:rPr>
      </w:pPr>
      <w:r w:rsidRPr="00990082">
        <w:rPr>
          <w:b/>
          <w:bCs/>
        </w:rPr>
        <w:t>Opt</w:t>
      </w:r>
      <w:r w:rsidR="005D1E7D" w:rsidRPr="00990082">
        <w:rPr>
          <w:b/>
          <w:bCs/>
        </w:rPr>
        <w:t>icko-</w:t>
      </w:r>
      <w:r w:rsidRPr="00990082">
        <w:rPr>
          <w:b/>
          <w:bCs/>
        </w:rPr>
        <w:t>kouřový hlásič</w:t>
      </w:r>
    </w:p>
    <w:p w14:paraId="044516B4" w14:textId="77777777" w:rsidR="005D1E7D" w:rsidRPr="005D1E7D" w:rsidRDefault="005D1E7D" w:rsidP="005D1E7D">
      <w:r w:rsidRPr="005D1E7D">
        <w:t>Vhodný pro detekci pomalu hořících požárů, které generují dostatečné množství kouře.</w:t>
      </w:r>
    </w:p>
    <w:p w14:paraId="69849E5A" w14:textId="77777777" w:rsidR="005D1E7D" w:rsidRPr="005D1E7D" w:rsidRDefault="005D1E7D" w:rsidP="007F7EA4">
      <w:pPr>
        <w:pStyle w:val="Odstavecseseznamem"/>
        <w:numPr>
          <w:ilvl w:val="0"/>
          <w:numId w:val="18"/>
        </w:numPr>
      </w:pPr>
      <w:r w:rsidRPr="005D1E7D">
        <w:t>Optoelektronická vzorkovací komora zajišťuje spolehlivou detekci jak tmavých, tak světlých částic kouře</w:t>
      </w:r>
    </w:p>
    <w:p w14:paraId="1FBBCDEC" w14:textId="77777777" w:rsidR="005D1E7D" w:rsidRPr="005D1E7D" w:rsidRDefault="005D1E7D" w:rsidP="007F7EA4">
      <w:pPr>
        <w:pStyle w:val="Odstavecseseznamem"/>
        <w:numPr>
          <w:ilvl w:val="0"/>
          <w:numId w:val="18"/>
        </w:numPr>
      </w:pPr>
      <w:r w:rsidRPr="005D1E7D">
        <w:t>Obsahuje optický senzor s vyhodnocením dopředného rozptylu světelného paprsku</w:t>
      </w:r>
    </w:p>
    <w:p w14:paraId="02D78771" w14:textId="77777777" w:rsidR="005D1E7D" w:rsidRDefault="005D1E7D" w:rsidP="007F7EA4">
      <w:pPr>
        <w:pStyle w:val="Odstavecseseznamem"/>
        <w:numPr>
          <w:ilvl w:val="0"/>
          <w:numId w:val="18"/>
        </w:numPr>
      </w:pPr>
      <w:r w:rsidRPr="005D1E7D">
        <w:t>Spolehlivě detekuje kouřové částice</w:t>
      </w:r>
    </w:p>
    <w:p w14:paraId="2173B014" w14:textId="77777777" w:rsidR="00134BD8" w:rsidRPr="005D1E7D" w:rsidRDefault="00134BD8" w:rsidP="007F7EA4">
      <w:pPr>
        <w:pStyle w:val="Odstavecseseznamem"/>
        <w:numPr>
          <w:ilvl w:val="0"/>
          <w:numId w:val="18"/>
        </w:numPr>
      </w:pPr>
      <w:r>
        <w:t>Nastavení dvou sad parametrů</w:t>
      </w:r>
    </w:p>
    <w:p w14:paraId="6E36A151" w14:textId="3D433E90" w:rsidR="0025000E" w:rsidRPr="00990082" w:rsidRDefault="0025000E" w:rsidP="00990082">
      <w:pPr>
        <w:rPr>
          <w:b/>
          <w:bCs/>
        </w:rPr>
      </w:pPr>
      <w:r w:rsidRPr="00990082">
        <w:rPr>
          <w:b/>
          <w:bCs/>
        </w:rPr>
        <w:t>Teplotní hlásič</w:t>
      </w:r>
    </w:p>
    <w:p w14:paraId="40D79E28" w14:textId="77777777" w:rsidR="00433D50" w:rsidRPr="00433D50" w:rsidRDefault="00433D50" w:rsidP="00433D50">
      <w:r w:rsidRPr="00433D50">
        <w:t xml:space="preserve">Odezva na rychlé i pomalé změny teplot včetně reakce za nízké teploty </w:t>
      </w:r>
    </w:p>
    <w:p w14:paraId="2ADB3694" w14:textId="77777777" w:rsidR="00433D50" w:rsidRPr="00433D50" w:rsidRDefault="00433D50" w:rsidP="00433D50">
      <w:r w:rsidRPr="00433D50">
        <w:t xml:space="preserve">Volitelně nastavitelná odezva hlásiče v závislosti na nastaveném algoritmu </w:t>
      </w:r>
    </w:p>
    <w:p w14:paraId="36C9A1A2" w14:textId="77777777" w:rsidR="00433D50" w:rsidRPr="00433D50" w:rsidRDefault="00433D50" w:rsidP="007F7EA4">
      <w:pPr>
        <w:pStyle w:val="Odstavecseseznamem"/>
        <w:numPr>
          <w:ilvl w:val="0"/>
          <w:numId w:val="21"/>
        </w:numPr>
      </w:pPr>
      <w:r w:rsidRPr="00433D50">
        <w:t xml:space="preserve">Detekuje zejména otevřené požáry s rychlým nárůstem teploty. </w:t>
      </w:r>
    </w:p>
    <w:p w14:paraId="704AA3D5" w14:textId="77777777" w:rsidR="00433D50" w:rsidRDefault="00433D50" w:rsidP="007F7EA4">
      <w:pPr>
        <w:pStyle w:val="Odstavecseseznamem"/>
        <w:numPr>
          <w:ilvl w:val="0"/>
          <w:numId w:val="21"/>
        </w:numPr>
      </w:pPr>
      <w:r w:rsidRPr="00433D50">
        <w:t xml:space="preserve">Reaguje i při pomalé změně při dosažení maximální teploty </w:t>
      </w:r>
    </w:p>
    <w:p w14:paraId="7A7C165D" w14:textId="77777777" w:rsidR="009E051B" w:rsidRDefault="009E051B" w:rsidP="007F7EA4">
      <w:pPr>
        <w:pStyle w:val="Odstavecseseznamem"/>
        <w:numPr>
          <w:ilvl w:val="0"/>
          <w:numId w:val="21"/>
        </w:numPr>
      </w:pPr>
      <w:r>
        <w:t xml:space="preserve">Reaguje na překročení mezní </w:t>
      </w:r>
      <w:proofErr w:type="gramStart"/>
      <w:r>
        <w:t xml:space="preserve">teploty - </w:t>
      </w:r>
      <w:proofErr w:type="spellStart"/>
      <w:r>
        <w:t>termomaximální</w:t>
      </w:r>
      <w:proofErr w:type="spellEnd"/>
      <w:proofErr w:type="gramEnd"/>
    </w:p>
    <w:p w14:paraId="0572F4E3" w14:textId="77777777" w:rsidR="009E051B" w:rsidRPr="00433D50" w:rsidRDefault="009E051B" w:rsidP="007F7EA4">
      <w:pPr>
        <w:pStyle w:val="Odstavecseseznamem"/>
        <w:numPr>
          <w:ilvl w:val="0"/>
          <w:numId w:val="21"/>
        </w:numPr>
      </w:pPr>
      <w:r>
        <w:t xml:space="preserve">Nevyvolá poplach při krátkodobém překročení mezní </w:t>
      </w:r>
      <w:proofErr w:type="gramStart"/>
      <w:r>
        <w:t xml:space="preserve">teploty - </w:t>
      </w:r>
      <w:proofErr w:type="spellStart"/>
      <w:r>
        <w:t>termomaximální</w:t>
      </w:r>
      <w:proofErr w:type="spellEnd"/>
      <w:proofErr w:type="gramEnd"/>
    </w:p>
    <w:p w14:paraId="262948C3" w14:textId="77777777" w:rsidR="0025000E" w:rsidRDefault="00433D50" w:rsidP="007F7EA4">
      <w:pPr>
        <w:pStyle w:val="Odstavecseseznamem"/>
        <w:numPr>
          <w:ilvl w:val="0"/>
          <w:numId w:val="21"/>
        </w:numPr>
      </w:pPr>
      <w:r w:rsidRPr="00433D50">
        <w:t xml:space="preserve">Použití v prostorách, kde kvůli vysoké prašnosti nebo vlhkosti nelze nasadit hlásič </w:t>
      </w:r>
      <w:proofErr w:type="spellStart"/>
      <w:r w:rsidRPr="00433D50">
        <w:t>opticko</w:t>
      </w:r>
      <w:proofErr w:type="spellEnd"/>
      <w:r w:rsidRPr="00433D50">
        <w:t xml:space="preserve"> kouřový ani </w:t>
      </w:r>
      <w:proofErr w:type="spellStart"/>
      <w:r w:rsidRPr="00433D50">
        <w:t>multisenzorový</w:t>
      </w:r>
      <w:proofErr w:type="spellEnd"/>
      <w:r w:rsidRPr="00433D50">
        <w:t xml:space="preserve"> </w:t>
      </w:r>
    </w:p>
    <w:p w14:paraId="18D91F55" w14:textId="77777777" w:rsidR="0025000E" w:rsidRPr="00990082" w:rsidRDefault="00134BD8" w:rsidP="00990082">
      <w:pPr>
        <w:rPr>
          <w:b/>
          <w:bCs/>
        </w:rPr>
      </w:pPr>
      <w:proofErr w:type="spellStart"/>
      <w:r w:rsidRPr="00990082">
        <w:rPr>
          <w:b/>
          <w:bCs/>
        </w:rPr>
        <w:lastRenderedPageBreak/>
        <w:t>Multisenzorový</w:t>
      </w:r>
      <w:proofErr w:type="spellEnd"/>
      <w:r w:rsidR="0025000E" w:rsidRPr="00990082">
        <w:rPr>
          <w:b/>
          <w:bCs/>
        </w:rPr>
        <w:t xml:space="preserve"> hlásič požáru </w:t>
      </w:r>
      <w:r w:rsidRPr="00990082">
        <w:rPr>
          <w:b/>
          <w:bCs/>
        </w:rPr>
        <w:t>opticko-kouřový O2-T2</w:t>
      </w:r>
    </w:p>
    <w:p w14:paraId="5C93C616" w14:textId="77777777" w:rsidR="00134BD8" w:rsidRDefault="00134BD8" w:rsidP="00134BD8">
      <w:r>
        <w:t xml:space="preserve">Rychle a spolehlivě detekuje planoucí ohně způsobené vznícením hořlavých hmot v tekutém nebo pevném </w:t>
      </w:r>
      <w:proofErr w:type="gramStart"/>
      <w:r>
        <w:t>stavu</w:t>
      </w:r>
      <w:proofErr w:type="gramEnd"/>
      <w:r>
        <w:t xml:space="preserve"> a to i v prostředí s rušivým0i vlivy.</w:t>
      </w:r>
    </w:p>
    <w:p w14:paraId="2C231B67" w14:textId="77777777" w:rsidR="00134BD8" w:rsidRDefault="00134BD8" w:rsidP="007F7EA4">
      <w:pPr>
        <w:pStyle w:val="Odstavecseseznamem"/>
        <w:numPr>
          <w:ilvl w:val="0"/>
          <w:numId w:val="19"/>
        </w:numPr>
      </w:pPr>
      <w:r>
        <w:t>Dva optické senzory s vyhodnocením dopředného i zpětného rozptylu světelného paprsku</w:t>
      </w:r>
    </w:p>
    <w:p w14:paraId="59DEF6FD" w14:textId="77777777" w:rsidR="00134BD8" w:rsidRDefault="00134BD8" w:rsidP="007F7EA4">
      <w:pPr>
        <w:pStyle w:val="Odstavecseseznamem"/>
        <w:numPr>
          <w:ilvl w:val="0"/>
          <w:numId w:val="19"/>
        </w:numPr>
      </w:pPr>
      <w:r>
        <w:t>Dvě optoelektronické vzorkovací komory zajišťují spolehlivou detekci jak tmavých, tak světlých částic kouře</w:t>
      </w:r>
    </w:p>
    <w:p w14:paraId="59B62711" w14:textId="77777777" w:rsidR="00134BD8" w:rsidRDefault="00134BD8" w:rsidP="007F7EA4">
      <w:pPr>
        <w:pStyle w:val="Odstavecseseznamem"/>
        <w:numPr>
          <w:ilvl w:val="0"/>
          <w:numId w:val="19"/>
        </w:numPr>
      </w:pPr>
      <w:r>
        <w:t>Dva tepelné senzory zvyšují odolnost proti rušivým vlivům</w:t>
      </w:r>
    </w:p>
    <w:p w14:paraId="3C05AB3E" w14:textId="77777777" w:rsidR="00134BD8" w:rsidRDefault="00134BD8" w:rsidP="007F7EA4">
      <w:pPr>
        <w:pStyle w:val="Odstavecseseznamem"/>
        <w:numPr>
          <w:ilvl w:val="0"/>
          <w:numId w:val="19"/>
        </w:numPr>
      </w:pPr>
      <w:r>
        <w:t xml:space="preserve">Hlásič může být softwarově nastaven jako </w:t>
      </w:r>
      <w:proofErr w:type="spellStart"/>
      <w:r>
        <w:t>multisenzorový</w:t>
      </w:r>
      <w:proofErr w:type="spellEnd"/>
      <w:r>
        <w:t>, pouze optický nebo pouze tepelný požární hlásič</w:t>
      </w:r>
    </w:p>
    <w:p w14:paraId="40872ADC" w14:textId="77777777" w:rsidR="00134BD8" w:rsidRDefault="00134BD8" w:rsidP="007F7EA4">
      <w:pPr>
        <w:pStyle w:val="Odstavecseseznamem"/>
        <w:numPr>
          <w:ilvl w:val="0"/>
          <w:numId w:val="19"/>
        </w:numPr>
      </w:pPr>
      <w:r>
        <w:t>Hlásič umožňuje nastavení 7 sad ASA parametrů pro optimální přizpůsobení dané aplikaci</w:t>
      </w:r>
    </w:p>
    <w:p w14:paraId="277C7EFD" w14:textId="77777777" w:rsidR="0025000E" w:rsidRDefault="009E051B" w:rsidP="0025000E">
      <w:pPr>
        <w:pStyle w:val="Technickepopisy"/>
        <w:rPr>
          <w:sz w:val="18"/>
          <w:szCs w:val="18"/>
        </w:rPr>
      </w:pPr>
      <w:r>
        <w:rPr>
          <w:noProof/>
        </w:rPr>
        <w:drawing>
          <wp:inline distT="0" distB="0" distL="0" distR="0" wp14:anchorId="0CB5D9D4" wp14:editId="37724A58">
            <wp:extent cx="4566138" cy="2092380"/>
            <wp:effectExtent l="0" t="0" r="6350" b="317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605390" cy="2110367"/>
                    </a:xfrm>
                    <a:prstGeom prst="rect">
                      <a:avLst/>
                    </a:prstGeom>
                  </pic:spPr>
                </pic:pic>
              </a:graphicData>
            </a:graphic>
          </wp:inline>
        </w:drawing>
      </w:r>
    </w:p>
    <w:p w14:paraId="6E208673" w14:textId="77777777" w:rsidR="00FF4ED8" w:rsidRDefault="00FF4ED8" w:rsidP="0025000E">
      <w:pPr>
        <w:pStyle w:val="Technickepopisy"/>
        <w:rPr>
          <w:sz w:val="18"/>
          <w:szCs w:val="18"/>
        </w:rPr>
      </w:pPr>
    </w:p>
    <w:p w14:paraId="4FB139F5" w14:textId="77777777" w:rsidR="0025000E" w:rsidRPr="00035A76" w:rsidRDefault="0025000E" w:rsidP="0025000E">
      <w:pPr>
        <w:pStyle w:val="Nadpis4"/>
      </w:pPr>
      <w:r>
        <w:t>Tlačítkové hlásiče</w:t>
      </w:r>
    </w:p>
    <w:p w14:paraId="5D094578" w14:textId="77777777" w:rsidR="009E051B" w:rsidRDefault="009E051B" w:rsidP="009E051B">
      <w:r>
        <w:t>Nepřímá aktivace poplachu vymáčknutím skleněné destičky a stisknutím tlačítka</w:t>
      </w:r>
    </w:p>
    <w:p w14:paraId="47BAE1C9" w14:textId="77777777" w:rsidR="009E051B" w:rsidRDefault="009E051B" w:rsidP="007F7EA4">
      <w:pPr>
        <w:pStyle w:val="Odstavecseseznamem"/>
        <w:numPr>
          <w:ilvl w:val="0"/>
          <w:numId w:val="22"/>
        </w:numPr>
      </w:pPr>
      <w:r>
        <w:t>Pro výměnu skleněné destičky je třeba otevřít dvířka hlásiče klíčkem; před opětovným uzavřením dvířek musí být tlačítko nastaveno zpět do výchozí polohy</w:t>
      </w:r>
    </w:p>
    <w:p w14:paraId="6774CA03" w14:textId="77777777" w:rsidR="009E051B" w:rsidRDefault="009E051B" w:rsidP="007F7EA4">
      <w:pPr>
        <w:pStyle w:val="Odstavecseseznamem"/>
        <w:numPr>
          <w:ilvl w:val="0"/>
          <w:numId w:val="22"/>
        </w:numPr>
      </w:pPr>
      <w:r>
        <w:t>Ochranný kryt (příslušenství) chrání tlačítkový hlásič před neúmyslným rozbitím sklíčka</w:t>
      </w:r>
    </w:p>
    <w:p w14:paraId="0676C7CF" w14:textId="77777777" w:rsidR="009E051B" w:rsidRDefault="009E051B" w:rsidP="007F7EA4">
      <w:pPr>
        <w:pStyle w:val="Odstavecseseznamem"/>
        <w:numPr>
          <w:ilvl w:val="0"/>
          <w:numId w:val="22"/>
        </w:numPr>
      </w:pPr>
      <w:r>
        <w:t>Těsnění (příslušenství) chrání tlačítkový hlásič před vlhkem</w:t>
      </w:r>
    </w:p>
    <w:p w14:paraId="15DC0733" w14:textId="77777777" w:rsidR="0006790A" w:rsidRPr="00035A76" w:rsidRDefault="0006790A" w:rsidP="0006790A">
      <w:pPr>
        <w:pStyle w:val="Nadpis3"/>
      </w:pPr>
      <w:bookmarkStart w:id="36" w:name="_Toc197231721"/>
      <w:bookmarkStart w:id="37" w:name="_Toc461444162"/>
      <w:bookmarkStart w:id="38" w:name="_Toc8385634"/>
      <w:bookmarkStart w:id="39" w:name="_Toc157597702"/>
      <w:r>
        <w:t>P</w:t>
      </w:r>
      <w:r w:rsidRPr="00035A76">
        <w:t>oplachové houkačky</w:t>
      </w:r>
      <w:bookmarkEnd w:id="36"/>
      <w:bookmarkEnd w:id="37"/>
      <w:bookmarkEnd w:id="38"/>
      <w:bookmarkEnd w:id="39"/>
    </w:p>
    <w:p w14:paraId="350CEF71" w14:textId="2A1D7CBA" w:rsidR="0006790A" w:rsidRDefault="0006790A" w:rsidP="0006790A">
      <w:r w:rsidRPr="00B76D3A">
        <w:t>V objektu jsou navrženy neadresné poplachové houkačky připojené k vstupně výstupním jednotkám.</w:t>
      </w:r>
      <w:r>
        <w:t xml:space="preserve"> </w:t>
      </w:r>
      <w:r w:rsidRPr="00B76D3A">
        <w:t>Houkačky jsou instalovány v</w:t>
      </w:r>
      <w:r>
        <w:t>e vybraných částech</w:t>
      </w:r>
      <w:r w:rsidRPr="00B76D3A">
        <w:t xml:space="preserve"> </w:t>
      </w:r>
      <w:r>
        <w:t xml:space="preserve">celého </w:t>
      </w:r>
      <w:r w:rsidRPr="00B76D3A">
        <w:t>objektu.</w:t>
      </w:r>
    </w:p>
    <w:p w14:paraId="4C4A9991" w14:textId="77777777" w:rsidR="0025000E" w:rsidRDefault="0025000E" w:rsidP="0025000E">
      <w:pPr>
        <w:pStyle w:val="Nadpis3"/>
        <w:numPr>
          <w:ilvl w:val="2"/>
          <w:numId w:val="1"/>
        </w:numPr>
      </w:pPr>
      <w:bookmarkStart w:id="40" w:name="_Toc197231723"/>
      <w:bookmarkStart w:id="41" w:name="_Toc461444163"/>
      <w:bookmarkStart w:id="42" w:name="_Toc157597703"/>
      <w:r>
        <w:t>Vstupně výstupní moduly</w:t>
      </w:r>
      <w:bookmarkEnd w:id="40"/>
      <w:bookmarkEnd w:id="41"/>
      <w:bookmarkEnd w:id="42"/>
    </w:p>
    <w:p w14:paraId="64F22F82" w14:textId="5C7E8620" w:rsidR="0025000E" w:rsidRDefault="0025000E" w:rsidP="0025000E">
      <w:r w:rsidRPr="00035A76">
        <w:t xml:space="preserve">Vstupně / výstupní moduly se připojují do </w:t>
      </w:r>
      <w:proofErr w:type="spellStart"/>
      <w:r w:rsidRPr="00035A76">
        <w:t>hlásičové</w:t>
      </w:r>
      <w:proofErr w:type="spellEnd"/>
      <w:r w:rsidRPr="00035A76">
        <w:t xml:space="preserve"> linky. </w:t>
      </w:r>
      <w:r>
        <w:t xml:space="preserve">Moduly </w:t>
      </w:r>
      <w:proofErr w:type="gramStart"/>
      <w:r>
        <w:t>slouží</w:t>
      </w:r>
      <w:proofErr w:type="gramEnd"/>
      <w:r>
        <w:t xml:space="preserve"> k ovládání a zjišťování stavů požárně bezpečnostních zařízení.</w:t>
      </w:r>
    </w:p>
    <w:p w14:paraId="3A157448" w14:textId="77777777" w:rsidR="009E051B" w:rsidRPr="004020FD" w:rsidRDefault="009E051B" w:rsidP="004020FD">
      <w:pPr>
        <w:rPr>
          <w:b/>
          <w:bCs/>
        </w:rPr>
      </w:pPr>
      <w:bookmarkStart w:id="43" w:name="_Toc197231708"/>
      <w:bookmarkStart w:id="44" w:name="_Toc461444164"/>
      <w:bookmarkStart w:id="45" w:name="_Toc190819780"/>
      <w:bookmarkStart w:id="46" w:name="_Toc286037401"/>
      <w:r w:rsidRPr="004020FD">
        <w:rPr>
          <w:b/>
          <w:bCs/>
        </w:rPr>
        <w:t xml:space="preserve">Vstupní modul </w:t>
      </w:r>
      <w:r w:rsidR="004020FD" w:rsidRPr="004020FD">
        <w:rPr>
          <w:b/>
          <w:bCs/>
        </w:rPr>
        <w:t>4 vstupy (</w:t>
      </w:r>
      <w:proofErr w:type="gramStart"/>
      <w:r w:rsidR="004020FD" w:rsidRPr="004020FD">
        <w:rPr>
          <w:b/>
          <w:bCs/>
        </w:rPr>
        <w:t>4in</w:t>
      </w:r>
      <w:proofErr w:type="gramEnd"/>
      <w:r w:rsidR="004020FD" w:rsidRPr="004020FD">
        <w:rPr>
          <w:b/>
          <w:bCs/>
        </w:rPr>
        <w:t>)</w:t>
      </w:r>
    </w:p>
    <w:p w14:paraId="641AB0C4" w14:textId="77777777" w:rsidR="004020FD" w:rsidRDefault="004020FD" w:rsidP="004020FD">
      <w:r>
        <w:t>Pro připojení 4 nezávislých, bezpotenciálových spínacích nebo rozpínacích kontaktů</w:t>
      </w:r>
    </w:p>
    <w:p w14:paraId="6EFC3B66" w14:textId="77777777" w:rsidR="004020FD" w:rsidRDefault="004020FD" w:rsidP="004020FD">
      <w:r>
        <w:t>pro potvrzení dosažení technických stavů (např. dveří nebo ovládání ventilace) nebo</w:t>
      </w:r>
    </w:p>
    <w:p w14:paraId="5D7F9CFB" w14:textId="77777777" w:rsidR="004020FD" w:rsidRDefault="004020FD" w:rsidP="004020FD">
      <w:pPr>
        <w:rPr>
          <w:rFonts w:ascii="Wingdings-Regular" w:hAnsi="Wingdings-Regular"/>
        </w:rPr>
      </w:pPr>
      <w:r>
        <w:t>pro spuštění poplachu (např. poplach od sprinklerů).</w:t>
      </w:r>
    </w:p>
    <w:p w14:paraId="03B63CCD" w14:textId="77777777" w:rsidR="009E051B" w:rsidRDefault="009E051B" w:rsidP="007F7EA4">
      <w:pPr>
        <w:pStyle w:val="Odstavecseseznamem"/>
        <w:numPr>
          <w:ilvl w:val="0"/>
          <w:numId w:val="23"/>
        </w:numPr>
      </w:pPr>
      <w:r>
        <w:lastRenderedPageBreak/>
        <w:t>4 vstupy pro bezpotenciálové kontakty pro potvrzení</w:t>
      </w:r>
    </w:p>
    <w:p w14:paraId="0147425E" w14:textId="77777777" w:rsidR="009E051B" w:rsidRDefault="009E051B" w:rsidP="007F7EA4">
      <w:pPr>
        <w:pStyle w:val="Odstavecseseznamem"/>
        <w:numPr>
          <w:ilvl w:val="0"/>
          <w:numId w:val="23"/>
        </w:numPr>
      </w:pPr>
      <w:r>
        <w:t>je monitorováno případné přerušení nebo zkrat na vedení ke vstupům (pomocí zakončovacích</w:t>
      </w:r>
      <w:r w:rsidR="004020FD">
        <w:t xml:space="preserve"> </w:t>
      </w:r>
      <w:r>
        <w:t>odporů)</w:t>
      </w:r>
    </w:p>
    <w:p w14:paraId="25C9C4FA" w14:textId="77777777" w:rsidR="009E051B" w:rsidRDefault="009E051B" w:rsidP="007F7EA4">
      <w:pPr>
        <w:pStyle w:val="Odstavecseseznamem"/>
        <w:numPr>
          <w:ilvl w:val="0"/>
          <w:numId w:val="23"/>
        </w:numPr>
      </w:pPr>
      <w:r>
        <w:t>vstupy lze nezávisle konfigurovat pro zobrazování stavů a poplachových hlášení pomocí</w:t>
      </w:r>
    </w:p>
    <w:p w14:paraId="48966078" w14:textId="77777777" w:rsidR="009E051B" w:rsidRDefault="009E051B" w:rsidP="007F7EA4">
      <w:pPr>
        <w:pStyle w:val="Odstavecseseznamem"/>
        <w:numPr>
          <w:ilvl w:val="0"/>
          <w:numId w:val="23"/>
        </w:numPr>
      </w:pPr>
      <w:r>
        <w:t>ústředny elektrické požární signalizace</w:t>
      </w:r>
    </w:p>
    <w:p w14:paraId="4BFFC308" w14:textId="77777777" w:rsidR="009E051B" w:rsidRDefault="009E051B" w:rsidP="007F7EA4">
      <w:pPr>
        <w:pStyle w:val="Odstavecseseznamem"/>
        <w:numPr>
          <w:ilvl w:val="0"/>
          <w:numId w:val="23"/>
        </w:numPr>
      </w:pPr>
      <w:r>
        <w:t>indikace stavů pomocí LED</w:t>
      </w:r>
    </w:p>
    <w:p w14:paraId="2DE9ED90" w14:textId="77777777" w:rsidR="009E051B" w:rsidRDefault="009E051B" w:rsidP="009E051B">
      <w:r>
        <w:rPr>
          <w:rFonts w:ascii="Wingdings-Regular" w:hAnsi="Wingdings-Regular"/>
          <w:noProof/>
        </w:rPr>
        <w:drawing>
          <wp:inline distT="0" distB="0" distL="0" distR="0" wp14:anchorId="7448068B" wp14:editId="0A2FEF38">
            <wp:extent cx="3143235" cy="1547447"/>
            <wp:effectExtent l="0" t="0" r="635"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85005" cy="1568011"/>
                    </a:xfrm>
                    <a:prstGeom prst="rect">
                      <a:avLst/>
                    </a:prstGeom>
                    <a:noFill/>
                    <a:ln>
                      <a:noFill/>
                    </a:ln>
                  </pic:spPr>
                </pic:pic>
              </a:graphicData>
            </a:graphic>
          </wp:inline>
        </w:drawing>
      </w:r>
    </w:p>
    <w:p w14:paraId="024B771F" w14:textId="77777777" w:rsidR="009E051B" w:rsidRPr="004020FD" w:rsidRDefault="009E051B" w:rsidP="004020FD">
      <w:pPr>
        <w:rPr>
          <w:b/>
          <w:bCs/>
        </w:rPr>
      </w:pPr>
      <w:r w:rsidRPr="004020FD">
        <w:rPr>
          <w:b/>
          <w:bCs/>
        </w:rPr>
        <w:t xml:space="preserve">Vstupně/Výstupní modul </w:t>
      </w:r>
      <w:proofErr w:type="gramStart"/>
      <w:r w:rsidR="004020FD" w:rsidRPr="004020FD">
        <w:rPr>
          <w:b/>
          <w:bCs/>
        </w:rPr>
        <w:t>4in</w:t>
      </w:r>
      <w:proofErr w:type="gramEnd"/>
      <w:r w:rsidR="004020FD" w:rsidRPr="004020FD">
        <w:rPr>
          <w:b/>
          <w:bCs/>
        </w:rPr>
        <w:t>/4out</w:t>
      </w:r>
    </w:p>
    <w:p w14:paraId="24259084" w14:textId="77777777" w:rsidR="004020FD" w:rsidRDefault="004020FD" w:rsidP="004020FD">
      <w:r>
        <w:t>Pro připojení 4 nezávislých, bezpotenciálových spínacích nebo rozpínacích kontaktů pro potvrzení dosažení technických stavů (např. dveří nebo ovládání ventilace) nebo pro spuštění poplachu (např. poplach od sprinklerů</w:t>
      </w:r>
      <w:proofErr w:type="gramStart"/>
      <w:r>
        <w:t>).Pro</w:t>
      </w:r>
      <w:proofErr w:type="gramEnd"/>
      <w:r>
        <w:t xml:space="preserve"> decentralizované ovládání požárních dveří, ventilace, klimatizace, atd.</w:t>
      </w:r>
    </w:p>
    <w:p w14:paraId="5025F0E5" w14:textId="77777777" w:rsidR="009E051B" w:rsidRDefault="009E051B" w:rsidP="007F7EA4">
      <w:pPr>
        <w:pStyle w:val="Odstavecseseznamem"/>
        <w:numPr>
          <w:ilvl w:val="0"/>
          <w:numId w:val="24"/>
        </w:numPr>
      </w:pPr>
      <w:r>
        <w:t>4 vstupy pro bezpotenciálové kontakty pro potvrzení</w:t>
      </w:r>
    </w:p>
    <w:p w14:paraId="5A9762F9" w14:textId="77777777" w:rsidR="009E051B" w:rsidRDefault="009E051B" w:rsidP="007F7EA4">
      <w:pPr>
        <w:pStyle w:val="Odstavecseseznamem"/>
        <w:numPr>
          <w:ilvl w:val="0"/>
          <w:numId w:val="24"/>
        </w:numPr>
      </w:pPr>
      <w:r>
        <w:t>je monitorováno případné přerušení nebo zkrat na vedení ke vstupům (pomocí zakončovacích</w:t>
      </w:r>
    </w:p>
    <w:p w14:paraId="7CBCC5DE" w14:textId="77777777" w:rsidR="009E051B" w:rsidRDefault="009E051B" w:rsidP="007F7EA4">
      <w:pPr>
        <w:pStyle w:val="Odstavecseseznamem"/>
        <w:numPr>
          <w:ilvl w:val="0"/>
          <w:numId w:val="24"/>
        </w:numPr>
      </w:pPr>
      <w:r>
        <w:t>odporů)</w:t>
      </w:r>
    </w:p>
    <w:p w14:paraId="70FFC690" w14:textId="77777777" w:rsidR="009E051B" w:rsidRDefault="009E051B" w:rsidP="007F7EA4">
      <w:pPr>
        <w:pStyle w:val="Odstavecseseznamem"/>
        <w:numPr>
          <w:ilvl w:val="0"/>
          <w:numId w:val="24"/>
        </w:numPr>
      </w:pPr>
      <w:r>
        <w:t>vstupy lze nezávisle konfigurovat pro zobrazování stavů a poplachových hlášení pomocí</w:t>
      </w:r>
    </w:p>
    <w:p w14:paraId="1F717854" w14:textId="77777777" w:rsidR="009E051B" w:rsidRDefault="009E051B" w:rsidP="007F7EA4">
      <w:pPr>
        <w:pStyle w:val="Odstavecseseznamem"/>
        <w:numPr>
          <w:ilvl w:val="0"/>
          <w:numId w:val="24"/>
        </w:numPr>
      </w:pPr>
      <w:r>
        <w:t>ústředny elektrické požární signalizace</w:t>
      </w:r>
    </w:p>
    <w:p w14:paraId="5F21E549" w14:textId="77777777" w:rsidR="009E051B" w:rsidRDefault="009E051B" w:rsidP="007F7EA4">
      <w:pPr>
        <w:pStyle w:val="Odstavecseseznamem"/>
        <w:numPr>
          <w:ilvl w:val="0"/>
          <w:numId w:val="24"/>
        </w:numPr>
      </w:pPr>
      <w:r>
        <w:t xml:space="preserve">4 výstupy se 4 bezpotenciálovými reléovými kontakty (230 </w:t>
      </w:r>
      <w:proofErr w:type="spellStart"/>
      <w:r>
        <w:t>Vstř</w:t>
      </w:r>
      <w:proofErr w:type="spellEnd"/>
      <w:r>
        <w:t>. / 4 A) pro ovládání</w:t>
      </w:r>
    </w:p>
    <w:p w14:paraId="32661942" w14:textId="77777777" w:rsidR="009E051B" w:rsidRDefault="009E051B" w:rsidP="007F7EA4">
      <w:pPr>
        <w:pStyle w:val="Odstavecseseznamem"/>
        <w:numPr>
          <w:ilvl w:val="0"/>
          <w:numId w:val="24"/>
        </w:numPr>
      </w:pPr>
      <w:r>
        <w:t>požárních návazností</w:t>
      </w:r>
    </w:p>
    <w:p w14:paraId="11E3B67F" w14:textId="77777777" w:rsidR="009E051B" w:rsidRPr="004020FD" w:rsidRDefault="009E051B" w:rsidP="007F7EA4">
      <w:pPr>
        <w:pStyle w:val="Odstavecseseznamem"/>
        <w:numPr>
          <w:ilvl w:val="0"/>
          <w:numId w:val="24"/>
        </w:numPr>
        <w:rPr>
          <w:rFonts w:ascii="Arial,Bold" w:hAnsi="Arial,Bold"/>
        </w:rPr>
      </w:pPr>
      <w:r>
        <w:t>Indikace stavu pomocí LED</w:t>
      </w:r>
    </w:p>
    <w:p w14:paraId="67DCDE7B" w14:textId="77777777" w:rsidR="004020FD" w:rsidRDefault="004020FD" w:rsidP="007F7EA4">
      <w:pPr>
        <w:pStyle w:val="Odstavecseseznamem"/>
        <w:numPr>
          <w:ilvl w:val="0"/>
          <w:numId w:val="24"/>
        </w:numPr>
      </w:pPr>
      <w:r>
        <w:t>modul lze našroubovat přímo na lištu</w:t>
      </w:r>
    </w:p>
    <w:p w14:paraId="1F50054E" w14:textId="77777777" w:rsidR="004020FD" w:rsidRDefault="004020FD" w:rsidP="007F7EA4">
      <w:pPr>
        <w:pStyle w:val="Odstavecseseznamem"/>
        <w:numPr>
          <w:ilvl w:val="0"/>
          <w:numId w:val="24"/>
        </w:numPr>
      </w:pPr>
      <w:r>
        <w:t>při montáži více kusů lze využít montážní lištu TS35</w:t>
      </w:r>
    </w:p>
    <w:p w14:paraId="5BE83509" w14:textId="77777777" w:rsidR="004020FD" w:rsidRDefault="004020FD" w:rsidP="007F7EA4">
      <w:pPr>
        <w:pStyle w:val="Odstavecseseznamem"/>
        <w:numPr>
          <w:ilvl w:val="0"/>
          <w:numId w:val="24"/>
        </w:numPr>
      </w:pPr>
      <w:r>
        <w:t>lze využít povrchové vedení kabelů nebo vedení pod omítkou</w:t>
      </w:r>
    </w:p>
    <w:p w14:paraId="764780D8" w14:textId="77777777" w:rsidR="004020FD" w:rsidRDefault="004020FD" w:rsidP="007F7EA4">
      <w:pPr>
        <w:pStyle w:val="Odstavecseseznamem"/>
        <w:numPr>
          <w:ilvl w:val="0"/>
          <w:numId w:val="24"/>
        </w:numPr>
      </w:pPr>
      <w:r>
        <w:t>krabice s víkem (uchycení víka pomocí pružinového držáku) pro suché prostředí</w:t>
      </w:r>
    </w:p>
    <w:p w14:paraId="3026D1DC" w14:textId="77777777" w:rsidR="004020FD" w:rsidRDefault="004020FD" w:rsidP="007F7EA4">
      <w:pPr>
        <w:pStyle w:val="Odstavecseseznamem"/>
        <w:numPr>
          <w:ilvl w:val="0"/>
          <w:numId w:val="24"/>
        </w:numPr>
      </w:pPr>
      <w:r>
        <w:t>krabice s víkem, těsnění a šrouby pro vlhké prostředí</w:t>
      </w:r>
    </w:p>
    <w:p w14:paraId="5C4DB445" w14:textId="77777777" w:rsidR="009E051B" w:rsidRDefault="009E051B" w:rsidP="009E051B">
      <w:pPr>
        <w:autoSpaceDE w:val="0"/>
        <w:autoSpaceDN w:val="0"/>
        <w:adjustRightInd w:val="0"/>
        <w:rPr>
          <w:rFonts w:ascii="Arial,Bold" w:hAnsi="Arial,Bold"/>
        </w:rPr>
      </w:pPr>
      <w:r>
        <w:rPr>
          <w:noProof/>
        </w:rPr>
        <w:drawing>
          <wp:inline distT="0" distB="0" distL="0" distR="0" wp14:anchorId="6BF90065" wp14:editId="4A9126B7">
            <wp:extent cx="3865336" cy="1418492"/>
            <wp:effectExtent l="0" t="0" r="1905"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958382" cy="1452638"/>
                    </a:xfrm>
                    <a:prstGeom prst="rect">
                      <a:avLst/>
                    </a:prstGeom>
                    <a:noFill/>
                    <a:ln>
                      <a:noFill/>
                    </a:ln>
                  </pic:spPr>
                </pic:pic>
              </a:graphicData>
            </a:graphic>
          </wp:inline>
        </w:drawing>
      </w:r>
    </w:p>
    <w:p w14:paraId="2C09A29E" w14:textId="77777777" w:rsidR="00FF4ED8" w:rsidRPr="004020FD" w:rsidRDefault="00FF4ED8" w:rsidP="00FF4ED8">
      <w:pPr>
        <w:rPr>
          <w:b/>
          <w:bCs/>
        </w:rPr>
      </w:pPr>
      <w:r w:rsidRPr="004020FD">
        <w:rPr>
          <w:b/>
          <w:bCs/>
        </w:rPr>
        <w:lastRenderedPageBreak/>
        <w:t xml:space="preserve">Vstupně/Výstupní modul </w:t>
      </w:r>
      <w:proofErr w:type="gramStart"/>
      <w:r>
        <w:rPr>
          <w:b/>
          <w:bCs/>
        </w:rPr>
        <w:t>2</w:t>
      </w:r>
      <w:r w:rsidRPr="004020FD">
        <w:rPr>
          <w:b/>
          <w:bCs/>
        </w:rPr>
        <w:t>in</w:t>
      </w:r>
      <w:proofErr w:type="gramEnd"/>
      <w:r w:rsidRPr="004020FD">
        <w:rPr>
          <w:b/>
          <w:bCs/>
        </w:rPr>
        <w:t>/out</w:t>
      </w:r>
    </w:p>
    <w:p w14:paraId="08B0624A" w14:textId="77777777" w:rsidR="00FF4ED8" w:rsidRDefault="00FF4ED8" w:rsidP="00FF4ED8">
      <w:r>
        <w:t>P</w:t>
      </w:r>
      <w:r w:rsidRPr="00FF4ED8">
        <w:t>ro hlídané ovládání např. kouřové klapky, poplachová zařízení, dveřní magnety</w:t>
      </w:r>
      <w:r>
        <w:t>,</w:t>
      </w:r>
      <w:r w:rsidRPr="00FF4ED8">
        <w:t xml:space="preserve"> hlídané vstupy pro stavové signály a poplachová hlášení nebo pro potvrzení technických stavů</w:t>
      </w:r>
    </w:p>
    <w:p w14:paraId="71B77105" w14:textId="77777777" w:rsidR="00FF4ED8" w:rsidRDefault="00FF4ED8" w:rsidP="00FF4ED8">
      <w:r>
        <w:t>2 vstupy/výstupy lze autonomně parametrizovat a využití jako:</w:t>
      </w:r>
    </w:p>
    <w:p w14:paraId="2577B93D" w14:textId="77777777" w:rsidR="00FF4ED8" w:rsidRDefault="00FF4ED8" w:rsidP="007F7EA4">
      <w:pPr>
        <w:pStyle w:val="Odstavecseseznamem"/>
        <w:numPr>
          <w:ilvl w:val="0"/>
          <w:numId w:val="25"/>
        </w:numPr>
      </w:pPr>
      <w:r>
        <w:t xml:space="preserve">kolektivní </w:t>
      </w:r>
      <w:proofErr w:type="spellStart"/>
      <w:r>
        <w:t>hlásičovou</w:t>
      </w:r>
      <w:proofErr w:type="spellEnd"/>
      <w:r>
        <w:t xml:space="preserve"> linku</w:t>
      </w:r>
    </w:p>
    <w:p w14:paraId="7D0A2CB4" w14:textId="77777777" w:rsidR="00FF4ED8" w:rsidRDefault="00FF4ED8" w:rsidP="007F7EA4">
      <w:pPr>
        <w:pStyle w:val="Odstavecseseznamem"/>
        <w:numPr>
          <w:ilvl w:val="0"/>
          <w:numId w:val="25"/>
        </w:numPr>
      </w:pPr>
      <w:r>
        <w:t>vstupní kontakt</w:t>
      </w:r>
    </w:p>
    <w:p w14:paraId="0A61E38A" w14:textId="77777777" w:rsidR="00FF4ED8" w:rsidRDefault="00FF4ED8" w:rsidP="007F7EA4">
      <w:pPr>
        <w:pStyle w:val="Odstavecseseznamem"/>
        <w:numPr>
          <w:ilvl w:val="0"/>
          <w:numId w:val="25"/>
        </w:numPr>
      </w:pPr>
      <w:r>
        <w:t>ovládací výstup</w:t>
      </w:r>
    </w:p>
    <w:p w14:paraId="6862D935" w14:textId="77777777" w:rsidR="00FF4ED8" w:rsidRDefault="00FF4ED8" w:rsidP="007F7EA4">
      <w:pPr>
        <w:pStyle w:val="Odstavecseseznamem"/>
        <w:numPr>
          <w:ilvl w:val="0"/>
          <w:numId w:val="25"/>
        </w:numPr>
      </w:pPr>
      <w:r>
        <w:t>ovládací výstup a vstup pro potvrzení s volitelným časovým úsekem pro hlídání</w:t>
      </w:r>
    </w:p>
    <w:p w14:paraId="3333A94F" w14:textId="77777777" w:rsidR="00FF4ED8" w:rsidRDefault="00FF4ED8" w:rsidP="007F7EA4">
      <w:pPr>
        <w:pStyle w:val="Odstavecseseznamem"/>
        <w:numPr>
          <w:ilvl w:val="0"/>
          <w:numId w:val="25"/>
        </w:numPr>
      </w:pPr>
      <w:r>
        <w:t>Hlídání stavů vstupů/výstupů:</w:t>
      </w:r>
    </w:p>
    <w:p w14:paraId="5FF31A7B" w14:textId="77777777" w:rsidR="00FF4ED8" w:rsidRDefault="00FF4ED8" w:rsidP="007F7EA4">
      <w:pPr>
        <w:pStyle w:val="Odstavecseseznamem"/>
        <w:numPr>
          <w:ilvl w:val="0"/>
          <w:numId w:val="25"/>
        </w:numPr>
      </w:pPr>
      <w:proofErr w:type="spellStart"/>
      <w:r>
        <w:t>hlásičová</w:t>
      </w:r>
      <w:proofErr w:type="spellEnd"/>
      <w:r>
        <w:t xml:space="preserve"> linka v klidovém stavu, poplachu, přerušení linky, zkrat, porucha a zemní svod</w:t>
      </w:r>
    </w:p>
    <w:p w14:paraId="0C4BD846" w14:textId="77777777" w:rsidR="00FF4ED8" w:rsidRDefault="00FF4ED8" w:rsidP="007F7EA4">
      <w:pPr>
        <w:pStyle w:val="Odstavecseseznamem"/>
        <w:numPr>
          <w:ilvl w:val="0"/>
          <w:numId w:val="25"/>
        </w:numPr>
      </w:pPr>
      <w:r>
        <w:t>vstupní kontakt v klidovém stavu, aktivní, přerušení linky, zkrat, porucha (</w:t>
      </w:r>
      <w:proofErr w:type="spellStart"/>
      <w:r>
        <w:t>zakončo-vací</w:t>
      </w:r>
      <w:proofErr w:type="spellEnd"/>
      <w:r>
        <w:t xml:space="preserve"> odpory) a zemní svod</w:t>
      </w:r>
    </w:p>
    <w:p w14:paraId="54B4A502" w14:textId="77777777" w:rsidR="00FF4ED8" w:rsidRDefault="00FF4ED8" w:rsidP="007F7EA4">
      <w:pPr>
        <w:pStyle w:val="Odstavecseseznamem"/>
        <w:numPr>
          <w:ilvl w:val="0"/>
          <w:numId w:val="25"/>
        </w:numPr>
      </w:pPr>
      <w:r>
        <w:t>ovládací výstup v klidovém stavu, přerušení linky, zkrat a zemní svod</w:t>
      </w:r>
    </w:p>
    <w:p w14:paraId="312B24AE" w14:textId="77777777" w:rsidR="00FF4ED8" w:rsidRDefault="00FF4ED8" w:rsidP="007F7EA4">
      <w:pPr>
        <w:pStyle w:val="Odstavecseseznamem"/>
        <w:numPr>
          <w:ilvl w:val="0"/>
          <w:numId w:val="25"/>
        </w:numPr>
      </w:pPr>
      <w:r>
        <w:t>Indikace stavů pomocí LED diod</w:t>
      </w:r>
    </w:p>
    <w:p w14:paraId="5F2AF0B7" w14:textId="77777777" w:rsidR="00FF4ED8" w:rsidRDefault="00FF4ED8" w:rsidP="007F7EA4">
      <w:pPr>
        <w:pStyle w:val="Odstavecseseznamem"/>
        <w:numPr>
          <w:ilvl w:val="0"/>
          <w:numId w:val="25"/>
        </w:numPr>
      </w:pPr>
      <w:r>
        <w:t>Ovládací výstup s volitelným monitorováním zařízení na stejnou polaritu nebo obrácenou polaritu (např. pro poplachové zařízení)</w:t>
      </w:r>
    </w:p>
    <w:p w14:paraId="0D617D97" w14:textId="77777777" w:rsidR="00FF4ED8" w:rsidRDefault="00FF4ED8" w:rsidP="00FF4ED8">
      <w:pPr>
        <w:ind w:left="360"/>
      </w:pPr>
      <w:r>
        <w:rPr>
          <w:noProof/>
        </w:rPr>
        <w:drawing>
          <wp:inline distT="0" distB="0" distL="0" distR="0" wp14:anchorId="3D87166B" wp14:editId="0273DBD8">
            <wp:extent cx="3516923" cy="2055936"/>
            <wp:effectExtent l="0" t="0" r="7620" b="190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651661" cy="2134702"/>
                    </a:xfrm>
                    <a:prstGeom prst="rect">
                      <a:avLst/>
                    </a:prstGeom>
                  </pic:spPr>
                </pic:pic>
              </a:graphicData>
            </a:graphic>
          </wp:inline>
        </w:drawing>
      </w:r>
    </w:p>
    <w:p w14:paraId="701BCCEA" w14:textId="1663909B" w:rsidR="0025000E" w:rsidRDefault="0025000E" w:rsidP="0025000E">
      <w:pPr>
        <w:pStyle w:val="Nadpis2"/>
        <w:numPr>
          <w:ilvl w:val="1"/>
          <w:numId w:val="1"/>
        </w:numPr>
        <w:ind w:left="576" w:hanging="576"/>
      </w:pPr>
      <w:bookmarkStart w:id="47" w:name="_Toc157597704"/>
      <w:r>
        <w:t>Umístění prvků</w:t>
      </w:r>
      <w:bookmarkEnd w:id="43"/>
      <w:bookmarkEnd w:id="44"/>
      <w:r w:rsidR="006667E9">
        <w:t xml:space="preserve"> – úpravy ve stávající instalaci</w:t>
      </w:r>
      <w:bookmarkEnd w:id="47"/>
    </w:p>
    <w:p w14:paraId="7CA6F5BB" w14:textId="357742C9" w:rsidR="000238C3" w:rsidRPr="000238C3" w:rsidRDefault="000238C3" w:rsidP="0025000E">
      <w:pPr>
        <w:rPr>
          <w:u w:val="single"/>
        </w:rPr>
      </w:pPr>
      <w:r w:rsidRPr="000238C3">
        <w:rPr>
          <w:u w:val="single"/>
        </w:rPr>
        <w:t>Popis stávajícího stavu:</w:t>
      </w:r>
    </w:p>
    <w:p w14:paraId="75911CA6" w14:textId="26328F0F" w:rsidR="0025000E" w:rsidRDefault="0025000E" w:rsidP="0025000E">
      <w:r>
        <w:t xml:space="preserve">Ústředna EPS </w:t>
      </w:r>
      <w:r w:rsidR="006667E9">
        <w:t>j</w:t>
      </w:r>
      <w:r>
        <w:t xml:space="preserve">e instalována v objektu s nepředpokládanou </w:t>
      </w:r>
      <w:proofErr w:type="gramStart"/>
      <w:r>
        <w:t>24 hodinovou</w:t>
      </w:r>
      <w:proofErr w:type="gramEnd"/>
      <w:r>
        <w:t xml:space="preserve"> obsluhou</w:t>
      </w:r>
      <w:r w:rsidRPr="00406C1A">
        <w:t>.</w:t>
      </w:r>
      <w:r>
        <w:t xml:space="preserve"> Ústředna </w:t>
      </w:r>
      <w:r w:rsidR="006667E9">
        <w:t>j</w:t>
      </w:r>
      <w:r>
        <w:t xml:space="preserve">e označena jako </w:t>
      </w:r>
      <w:r w:rsidR="00B976E2">
        <w:t>„</w:t>
      </w:r>
      <w:r>
        <w:t>EPS</w:t>
      </w:r>
      <w:r w:rsidR="00B976E2">
        <w:t>“</w:t>
      </w:r>
      <w:r>
        <w:t xml:space="preserve">. Ústředna je umístěna v samostatném požárním úseku </w:t>
      </w:r>
      <w:proofErr w:type="spellStart"/>
      <w:r>
        <w:t>m.č</w:t>
      </w:r>
      <w:proofErr w:type="spellEnd"/>
      <w:r>
        <w:t xml:space="preserve">. </w:t>
      </w:r>
      <w:r w:rsidR="00BB49AC">
        <w:t>315</w:t>
      </w:r>
      <w:r>
        <w:t xml:space="preserve"> v</w:t>
      </w:r>
      <w:r w:rsidR="00BB49AC">
        <w:t>e</w:t>
      </w:r>
      <w:r>
        <w:t> </w:t>
      </w:r>
      <w:r w:rsidR="00BB49AC">
        <w:t>4</w:t>
      </w:r>
      <w:r>
        <w:t>.NP objektu</w:t>
      </w:r>
      <w:r w:rsidR="00D2322D">
        <w:t xml:space="preserve"> – místnost RPO,</w:t>
      </w:r>
      <w:r w:rsidR="000238C3">
        <w:t xml:space="preserve"> </w:t>
      </w:r>
      <w:r w:rsidR="00D2322D">
        <w:t>UPS-PO,</w:t>
      </w:r>
      <w:r w:rsidR="000238C3">
        <w:t xml:space="preserve"> </w:t>
      </w:r>
      <w:r w:rsidR="00D2322D">
        <w:t>EPS,</w:t>
      </w:r>
      <w:r w:rsidR="000238C3">
        <w:t xml:space="preserve"> </w:t>
      </w:r>
      <w:r w:rsidR="00D2322D">
        <w:t>CBS</w:t>
      </w:r>
      <w:r>
        <w:t>.</w:t>
      </w:r>
    </w:p>
    <w:p w14:paraId="7DBBFFC3" w14:textId="77777777" w:rsidR="000238C3" w:rsidRDefault="000238C3" w:rsidP="000238C3">
      <w:r>
        <w:t xml:space="preserve">V místě recepce – </w:t>
      </w:r>
      <w:proofErr w:type="spellStart"/>
      <w:r>
        <w:t>m.č</w:t>
      </w:r>
      <w:proofErr w:type="spellEnd"/>
      <w:r>
        <w:t>. 003 v 1.NP, ve vstupní hale, je osazeno obslužné a informační tablo ústředny EPS.</w:t>
      </w:r>
    </w:p>
    <w:p w14:paraId="304FE230" w14:textId="77777777" w:rsidR="000238C3" w:rsidRDefault="000238C3" w:rsidP="000238C3">
      <w:r>
        <w:t>Zařízení pro dálkový přenos stavů na pult centralizované ochrany je instalováno ve</w:t>
      </w:r>
      <w:r w:rsidRPr="008C63C7">
        <w:t xml:space="preserve"> </w:t>
      </w:r>
      <w:r>
        <w:t>4</w:t>
      </w:r>
      <w:r w:rsidRPr="008C63C7">
        <w:t>.NP</w:t>
      </w:r>
      <w:r>
        <w:t xml:space="preserve"> pro zajištění nejkratší trasy k anténě na střeše, v místě ústředny.</w:t>
      </w:r>
    </w:p>
    <w:p w14:paraId="03A51924" w14:textId="474B135C" w:rsidR="000238C3" w:rsidRDefault="000238C3" w:rsidP="000238C3">
      <w:r w:rsidRPr="00004698">
        <w:t>V místě vstupu požárního zásahu</w:t>
      </w:r>
      <w:r>
        <w:t xml:space="preserve"> j</w:t>
      </w:r>
      <w:r w:rsidRPr="00004698">
        <w:t>e umístěno obslužné pole požární ochrany (OPPO) v 1.NP v </w:t>
      </w:r>
      <w:proofErr w:type="spellStart"/>
      <w:r w:rsidRPr="00004698">
        <w:t>m.č</w:t>
      </w:r>
      <w:proofErr w:type="spellEnd"/>
      <w:r w:rsidRPr="00004698">
        <w:t>. 001, pomocí něhož mohou jednotky HZS zjednodušeně ovládat funkce EPS.</w:t>
      </w:r>
    </w:p>
    <w:p w14:paraId="6FC23B6A" w14:textId="77777777" w:rsidR="000238C3" w:rsidRDefault="000238C3" w:rsidP="000238C3">
      <w:r w:rsidRPr="00B14BEE">
        <w:t xml:space="preserve">Před vstupem do zásahového prostoru </w:t>
      </w:r>
      <w:r>
        <w:t>j</w:t>
      </w:r>
      <w:r w:rsidRPr="00B14BEE">
        <w:t>e na fasádě umístěn klíčový trezor (KTPO)</w:t>
      </w:r>
      <w:r>
        <w:t xml:space="preserve"> spolu se světelnou signalizací.</w:t>
      </w:r>
    </w:p>
    <w:p w14:paraId="096E3A56" w14:textId="77777777" w:rsidR="000238C3" w:rsidRDefault="000238C3" w:rsidP="000238C3">
      <w:r>
        <w:lastRenderedPageBreak/>
        <w:t>V objektu jsou osazeny dva rozváděče EPS:</w:t>
      </w:r>
    </w:p>
    <w:p w14:paraId="64C0AD36" w14:textId="77777777" w:rsidR="000238C3" w:rsidRDefault="000238C3" w:rsidP="000238C3">
      <w:r>
        <w:t>EPS 1.</w:t>
      </w:r>
      <w:proofErr w:type="gramStart"/>
      <w:r>
        <w:t>1 – v</w:t>
      </w:r>
      <w:proofErr w:type="gramEnd"/>
      <w:r>
        <w:t xml:space="preserve"> 1.NP, místnost </w:t>
      </w:r>
      <w:proofErr w:type="spellStart"/>
      <w:r>
        <w:t>machine</w:t>
      </w:r>
      <w:proofErr w:type="spellEnd"/>
      <w:r>
        <w:t xml:space="preserve"> </w:t>
      </w:r>
      <w:proofErr w:type="spellStart"/>
      <w:r>
        <w:t>roomu</w:t>
      </w:r>
      <w:proofErr w:type="spellEnd"/>
      <w:r>
        <w:t xml:space="preserve"> </w:t>
      </w:r>
      <w:proofErr w:type="spellStart"/>
      <w:r>
        <w:t>m.č</w:t>
      </w:r>
      <w:proofErr w:type="spellEnd"/>
      <w:r>
        <w:t>. 0.18</w:t>
      </w:r>
    </w:p>
    <w:p w14:paraId="4EC1E4C1" w14:textId="77777777" w:rsidR="000238C3" w:rsidRDefault="000238C3" w:rsidP="000238C3">
      <w:r>
        <w:t>EPS 4.1 – ve 4.NP, místnost RPO, UPS-</w:t>
      </w:r>
      <w:proofErr w:type="gramStart"/>
      <w:r>
        <w:t>PO,EPS</w:t>
      </w:r>
      <w:proofErr w:type="gramEnd"/>
      <w:r>
        <w:t xml:space="preserve">,CBS </w:t>
      </w:r>
      <w:proofErr w:type="spellStart"/>
      <w:r>
        <w:t>m.č</w:t>
      </w:r>
      <w:proofErr w:type="spellEnd"/>
      <w:r>
        <w:t>. 315</w:t>
      </w:r>
    </w:p>
    <w:p w14:paraId="7F71AEC7" w14:textId="77777777" w:rsidR="000238C3" w:rsidRDefault="000238C3" w:rsidP="000238C3">
      <w:r>
        <w:t xml:space="preserve">Do rozváděčů jsou soustředěny vstupně-výstupní prvky, pomocné napájecí zdroje, vyhodnocovací jednotky teplotních lineárních hlásičů. </w:t>
      </w:r>
    </w:p>
    <w:p w14:paraId="1198FE70" w14:textId="77777777" w:rsidR="000238C3" w:rsidRDefault="000238C3" w:rsidP="0025000E"/>
    <w:p w14:paraId="675EAEE3" w14:textId="09740FDB" w:rsidR="004E74F2" w:rsidRDefault="004E74F2" w:rsidP="0025000E">
      <w:r>
        <w:t>Na ústřednu jsou připojeny 3 linky EPS:</w:t>
      </w:r>
    </w:p>
    <w:p w14:paraId="44910299" w14:textId="02698ABA" w:rsidR="004E74F2" w:rsidRDefault="004E74F2" w:rsidP="004E74F2">
      <w:pPr>
        <w:pStyle w:val="Odstavecseseznamem"/>
        <w:numPr>
          <w:ilvl w:val="0"/>
          <w:numId w:val="33"/>
        </w:numPr>
      </w:pPr>
      <w:r>
        <w:t xml:space="preserve">Linka </w:t>
      </w:r>
      <w:proofErr w:type="spellStart"/>
      <w:r>
        <w:t>hlásičová</w:t>
      </w:r>
      <w:proofErr w:type="spellEnd"/>
      <w:r>
        <w:t xml:space="preserve"> 01 – linka 1.PP-1.NP-2.NP</w:t>
      </w:r>
    </w:p>
    <w:p w14:paraId="02130654" w14:textId="0BADA701" w:rsidR="004E74F2" w:rsidRPr="00183A73" w:rsidRDefault="004E74F2" w:rsidP="00183A73">
      <w:pPr>
        <w:pStyle w:val="Odstavecseseznamem"/>
        <w:numPr>
          <w:ilvl w:val="0"/>
          <w:numId w:val="33"/>
        </w:numPr>
        <w:pBdr>
          <w:bottom w:val="single" w:sz="4" w:space="1" w:color="auto"/>
        </w:pBdr>
        <w:rPr>
          <w:b/>
          <w:bCs/>
        </w:rPr>
      </w:pPr>
      <w:r w:rsidRPr="00183A73">
        <w:rPr>
          <w:b/>
          <w:bCs/>
        </w:rPr>
        <w:t xml:space="preserve">Linka </w:t>
      </w:r>
      <w:proofErr w:type="spellStart"/>
      <w:r w:rsidRPr="00183A73">
        <w:rPr>
          <w:b/>
          <w:bCs/>
        </w:rPr>
        <w:t>hlásičová</w:t>
      </w:r>
      <w:proofErr w:type="spellEnd"/>
      <w:r w:rsidRPr="00183A73">
        <w:rPr>
          <w:b/>
          <w:bCs/>
        </w:rPr>
        <w:t xml:space="preserve"> 02 – linka 3.NP-4.NP-5.NP-střecha</w:t>
      </w:r>
    </w:p>
    <w:p w14:paraId="0945D76A" w14:textId="375DB9F6" w:rsidR="00183A73" w:rsidRPr="000238C3" w:rsidRDefault="00183A73" w:rsidP="00183A73">
      <w:pPr>
        <w:rPr>
          <w:u w:val="single"/>
        </w:rPr>
      </w:pPr>
      <w:r w:rsidRPr="000238C3">
        <w:rPr>
          <w:u w:val="single"/>
        </w:rPr>
        <w:t>Úpravy v této lince obsahují:</w:t>
      </w:r>
    </w:p>
    <w:p w14:paraId="0DBBC777" w14:textId="393BE368" w:rsidR="00183A73" w:rsidRDefault="00183A73" w:rsidP="00183A73">
      <w:pPr>
        <w:rPr>
          <w:b/>
          <w:bCs/>
        </w:rPr>
      </w:pPr>
      <w:r>
        <w:rPr>
          <w:b/>
          <w:bCs/>
        </w:rPr>
        <w:t>Ve 3.NP/2.patro</w:t>
      </w:r>
    </w:p>
    <w:p w14:paraId="342FF3C9" w14:textId="77777777" w:rsidR="00183A73" w:rsidRPr="00183A73" w:rsidRDefault="00183A73" w:rsidP="00183A73">
      <w:pPr>
        <w:pStyle w:val="Odstavecseseznamem"/>
        <w:numPr>
          <w:ilvl w:val="0"/>
          <w:numId w:val="37"/>
        </w:numPr>
      </w:pPr>
      <w:r w:rsidRPr="00183A73">
        <w:t xml:space="preserve">V místnosti číslo 222 bude provedena demontáž stávajícího </w:t>
      </w:r>
      <w:proofErr w:type="spellStart"/>
      <w:r w:rsidRPr="00183A73">
        <w:t>opticko</w:t>
      </w:r>
      <w:proofErr w:type="spellEnd"/>
      <w:r w:rsidRPr="00183A73">
        <w:t xml:space="preserve"> kouřového hlásiče.</w:t>
      </w:r>
    </w:p>
    <w:p w14:paraId="4678DB11" w14:textId="77777777" w:rsidR="00183A73" w:rsidRPr="00183A73" w:rsidRDefault="00183A73" w:rsidP="00183A73">
      <w:pPr>
        <w:pStyle w:val="Odstavecseseznamem"/>
        <w:numPr>
          <w:ilvl w:val="0"/>
          <w:numId w:val="37"/>
        </w:numPr>
      </w:pPr>
      <w:r w:rsidRPr="00183A73">
        <w:t xml:space="preserve">V místnosti 220 bude provedena také demontáž stávajícího </w:t>
      </w:r>
      <w:proofErr w:type="spellStart"/>
      <w:r w:rsidRPr="00183A73">
        <w:t>opticko</w:t>
      </w:r>
      <w:proofErr w:type="spellEnd"/>
      <w:r w:rsidRPr="00183A73">
        <w:t xml:space="preserve"> kouřového hlásiče</w:t>
      </w:r>
    </w:p>
    <w:p w14:paraId="2CC67F05" w14:textId="0DF9A37A" w:rsidR="00183A73" w:rsidRDefault="00183A73" w:rsidP="00183A73">
      <w:r w:rsidRPr="00183A73">
        <w:t>Tyto demontáže budou provedeny z důvodu doplnění zvukové izolace</w:t>
      </w:r>
      <w:r w:rsidR="000238C3">
        <w:t>/podhledu</w:t>
      </w:r>
      <w:r w:rsidRPr="00183A73">
        <w:t xml:space="preserve"> na stávající stropy</w:t>
      </w:r>
      <w:r w:rsidR="000238C3">
        <w:t>,</w:t>
      </w:r>
      <w:r w:rsidRPr="00183A73">
        <w:t xml:space="preserve"> </w:t>
      </w:r>
      <w:r w:rsidR="000238C3">
        <w:t>n</w:t>
      </w:r>
      <w:r w:rsidRPr="00183A73">
        <w:t>a kterých jsou hlásiče nyní namontovány. Po doplnění izolace budou hlásiče</w:t>
      </w:r>
      <w:r w:rsidR="000238C3">
        <w:t xml:space="preserve"> o</w:t>
      </w:r>
      <w:r w:rsidRPr="00183A73">
        <w:t>pět namontovány do</w:t>
      </w:r>
      <w:r w:rsidR="000238C3">
        <w:t xml:space="preserve"> p</w:t>
      </w:r>
      <w:r w:rsidRPr="00183A73">
        <w:t>olohy uvedené na půdorysech. Hlásiče budou nově propojeny kabelážním linkovým vedením</w:t>
      </w:r>
      <w:r w:rsidR="000238C3">
        <w:t>,</w:t>
      </w:r>
      <w:r w:rsidRPr="00183A73">
        <w:t xml:space="preserve"> které povede od hlásiče z místnosti 222 přes místnost 220 </w:t>
      </w:r>
      <w:r w:rsidR="000238C3">
        <w:t>d</w:t>
      </w:r>
      <w:r w:rsidRPr="00183A73">
        <w:t>o místnosti číslo 219</w:t>
      </w:r>
      <w:r w:rsidR="000238C3">
        <w:t>,</w:t>
      </w:r>
      <w:r w:rsidRPr="00183A73">
        <w:t xml:space="preserve"> ke stávajícímu hlásiči, který bude demontován a zapojen na nové kabelážní vedení.</w:t>
      </w:r>
    </w:p>
    <w:p w14:paraId="1354C480" w14:textId="0D153721" w:rsidR="00183A73" w:rsidRDefault="00183A73" w:rsidP="00183A73">
      <w:pPr>
        <w:rPr>
          <w:b/>
          <w:bCs/>
        </w:rPr>
      </w:pPr>
      <w:r>
        <w:rPr>
          <w:b/>
          <w:bCs/>
        </w:rPr>
        <w:t>Ve 5.NP/4.patro</w:t>
      </w:r>
    </w:p>
    <w:p w14:paraId="1A5D25FA" w14:textId="5FF408ED" w:rsidR="00183A73" w:rsidRPr="00183A73" w:rsidRDefault="00183A73" w:rsidP="00183A73">
      <w:pPr>
        <w:pStyle w:val="Odstavecseseznamem"/>
        <w:numPr>
          <w:ilvl w:val="0"/>
          <w:numId w:val="38"/>
        </w:numPr>
      </w:pPr>
      <w:r w:rsidRPr="00183A73">
        <w:t xml:space="preserve">V místnosti číslo 411 bude provedena demontáž stávajícího hlásiče </w:t>
      </w:r>
      <w:r>
        <w:t>z</w:t>
      </w:r>
      <w:r w:rsidRPr="00183A73">
        <w:t xml:space="preserve"> nevyhovující polohy</w:t>
      </w:r>
      <w:r>
        <w:t xml:space="preserve"> d</w:t>
      </w:r>
      <w:r w:rsidRPr="00183A73">
        <w:t>o polohy nové, to znamená bude provedena demontáž přesun a opětovná montáž v nové poloze.</w:t>
      </w:r>
    </w:p>
    <w:p w14:paraId="4D2FBB23" w14:textId="12820C9F" w:rsidR="00183A73" w:rsidRDefault="00183A73" w:rsidP="00183A73">
      <w:pPr>
        <w:pStyle w:val="Odstavecseseznamem"/>
        <w:numPr>
          <w:ilvl w:val="0"/>
          <w:numId w:val="38"/>
        </w:numPr>
      </w:pPr>
      <w:r w:rsidRPr="00183A73">
        <w:t>V místnosti 414</w:t>
      </w:r>
      <w:r>
        <w:t>,</w:t>
      </w:r>
      <w:r w:rsidRPr="00183A73">
        <w:t xml:space="preserve"> </w:t>
      </w:r>
      <w:r>
        <w:t>b</w:t>
      </w:r>
      <w:r w:rsidRPr="00183A73">
        <w:t>ude provedena</w:t>
      </w:r>
      <w:r>
        <w:t xml:space="preserve"> d</w:t>
      </w:r>
      <w:r w:rsidRPr="00183A73">
        <w:t>emontáž</w:t>
      </w:r>
      <w:r>
        <w:t xml:space="preserve"> s</w:t>
      </w:r>
      <w:r w:rsidRPr="00183A73">
        <w:t>távajícího hlásiče</w:t>
      </w:r>
      <w:r>
        <w:t>,</w:t>
      </w:r>
      <w:r w:rsidRPr="00183A73">
        <w:t xml:space="preserve"> </w:t>
      </w:r>
      <w:r>
        <w:t>n</w:t>
      </w:r>
      <w:r w:rsidRPr="00183A73">
        <w:t xml:space="preserve">a, který bude </w:t>
      </w:r>
      <w:r>
        <w:t>z</w:t>
      </w:r>
      <w:r w:rsidRPr="00183A73">
        <w:t>apojená nová kabeláž, která vede k nově instalovanému hlásiči v prostoru chodby</w:t>
      </w:r>
      <w:r>
        <w:t>/</w:t>
      </w:r>
      <w:r w:rsidRPr="00183A73">
        <w:t>předsíně</w:t>
      </w:r>
      <w:r>
        <w:t>, tj.</w:t>
      </w:r>
      <w:r w:rsidRPr="00183A73">
        <w:t xml:space="preserve"> v místnosti číslo 406.</w:t>
      </w:r>
    </w:p>
    <w:p w14:paraId="63032554" w14:textId="1643637A" w:rsidR="00183A73" w:rsidRDefault="00183A73" w:rsidP="00183A73">
      <w:pPr>
        <w:pStyle w:val="Odstavecseseznamem"/>
        <w:numPr>
          <w:ilvl w:val="0"/>
          <w:numId w:val="38"/>
        </w:numPr>
      </w:pPr>
      <w:r w:rsidRPr="00183A73">
        <w:t xml:space="preserve"> V místnosti 406 bude osazen zcela nový hlásič který bude zapojen do stávajícího linkovéh</w:t>
      </w:r>
      <w:r>
        <w:t>o, viz popis výš</w:t>
      </w:r>
    </w:p>
    <w:p w14:paraId="37F595C1" w14:textId="6D16DB8E" w:rsidR="00183A73" w:rsidRDefault="00183A73" w:rsidP="00183A73">
      <w:pPr>
        <w:pStyle w:val="Odstavecseseznamem"/>
        <w:numPr>
          <w:ilvl w:val="0"/>
          <w:numId w:val="38"/>
        </w:numPr>
      </w:pPr>
      <w:r w:rsidRPr="00183A73">
        <w:t>V místnosti 410 bude provedena demontáž stávajícího hlásiče, na který bude napojena nová kabeláž, která je vedena z místnosti 410 až do místnosti 414 přes stávající</w:t>
      </w:r>
      <w:r>
        <w:t>, p</w:t>
      </w:r>
      <w:r w:rsidRPr="00183A73">
        <w:t>řesunuté nebo nově namontované hlásiče viz podrobnost</w:t>
      </w:r>
      <w:r w:rsidR="0038789B">
        <w:t>i</w:t>
      </w:r>
      <w:r w:rsidRPr="00183A73">
        <w:t xml:space="preserve"> zakreslen</w:t>
      </w:r>
      <w:r w:rsidR="0038789B">
        <w:t>é</w:t>
      </w:r>
      <w:r w:rsidRPr="00183A73">
        <w:t xml:space="preserve"> v půdorysné části projektové dokumentace.</w:t>
      </w:r>
    </w:p>
    <w:p w14:paraId="77E37D3B" w14:textId="7C793236" w:rsidR="00AA14DA" w:rsidRPr="00183A73" w:rsidRDefault="00183A73" w:rsidP="0032564F">
      <w:pPr>
        <w:pStyle w:val="Odstavecseseznamem"/>
        <w:numPr>
          <w:ilvl w:val="0"/>
          <w:numId w:val="38"/>
        </w:numPr>
      </w:pPr>
      <w:r w:rsidRPr="00183A73">
        <w:t xml:space="preserve">V místnosti 409 </w:t>
      </w:r>
      <w:r w:rsidR="00AA14DA">
        <w:t xml:space="preserve">bude provedena demontáž všech tří hlásičů. Hlásiče budou po doplnění zvukové izolace/podhledu na stropě opět namontovány do </w:t>
      </w:r>
      <w:r w:rsidR="00FA72C1">
        <w:t>s</w:t>
      </w:r>
      <w:r w:rsidR="00AA14DA">
        <w:t xml:space="preserve">tejných pozic. Pozice </w:t>
      </w:r>
      <w:r w:rsidR="00FA72C1">
        <w:t>mohou být maximálně</w:t>
      </w:r>
      <w:r w:rsidR="00AA14DA">
        <w:t xml:space="preserve"> </w:t>
      </w:r>
      <w:r w:rsidR="00FA72C1">
        <w:t xml:space="preserve">upraveny dle uspořádání kazet podhledu a </w:t>
      </w:r>
      <w:proofErr w:type="spellStart"/>
      <w:r w:rsidR="00FA72C1">
        <w:t>a</w:t>
      </w:r>
      <w:proofErr w:type="spellEnd"/>
      <w:r w:rsidR="00FA72C1">
        <w:t xml:space="preserve"> jejich osazení svítidly. Mezi hlásiči bude částečně namontována nová linková kabeláž a částečně bude použita stávající kabeláž – viz půdorys 5.NP.</w:t>
      </w:r>
    </w:p>
    <w:p w14:paraId="26A7B735" w14:textId="1D8E888A" w:rsidR="004E74F2" w:rsidRDefault="004E74F2" w:rsidP="00FA72C1">
      <w:pPr>
        <w:ind w:left="60"/>
      </w:pPr>
      <w:r>
        <w:t>Linka ovládací 03 – společná linka</w:t>
      </w:r>
      <w:r w:rsidR="00FA72C1">
        <w:t xml:space="preserve">, která prochází přes </w:t>
      </w:r>
      <w:r>
        <w:t xml:space="preserve">celý objekt </w:t>
      </w:r>
      <w:r w:rsidR="00FA72C1">
        <w:t xml:space="preserve">od </w:t>
      </w:r>
      <w:r>
        <w:t>1.PP-střecha</w:t>
      </w:r>
      <w:r w:rsidR="0038789B">
        <w:t xml:space="preserve"> – </w:t>
      </w:r>
      <w:r w:rsidR="0038789B" w:rsidRPr="00FA72C1">
        <w:rPr>
          <w:b/>
          <w:bCs/>
        </w:rPr>
        <w:t>beze změn</w:t>
      </w:r>
    </w:p>
    <w:p w14:paraId="774DCD90" w14:textId="77777777" w:rsidR="0025000E" w:rsidRPr="00DE3DE0" w:rsidRDefault="0025000E" w:rsidP="0025000E">
      <w:pPr>
        <w:pStyle w:val="Nadpis2"/>
        <w:numPr>
          <w:ilvl w:val="1"/>
          <w:numId w:val="1"/>
        </w:numPr>
      </w:pPr>
      <w:bookmarkStart w:id="48" w:name="_Toc469284104"/>
      <w:bookmarkStart w:id="49" w:name="_Toc477854983"/>
      <w:bookmarkStart w:id="50" w:name="_Toc523571025"/>
      <w:bookmarkStart w:id="51" w:name="_Toc286037404"/>
      <w:bookmarkStart w:id="52" w:name="_Toc461444165"/>
      <w:bookmarkStart w:id="53" w:name="_Toc157597705"/>
      <w:bookmarkEnd w:id="45"/>
      <w:bookmarkEnd w:id="46"/>
      <w:r w:rsidRPr="00DE3DE0">
        <w:lastRenderedPageBreak/>
        <w:t>Signalizace poplachu</w:t>
      </w:r>
      <w:bookmarkEnd w:id="48"/>
      <w:bookmarkEnd w:id="49"/>
      <w:bookmarkEnd w:id="50"/>
      <w:bookmarkEnd w:id="51"/>
      <w:bookmarkEnd w:id="52"/>
      <w:bookmarkEnd w:id="53"/>
    </w:p>
    <w:p w14:paraId="7ED4080B" w14:textId="77777777" w:rsidR="0006790A" w:rsidRPr="00A25936" w:rsidRDefault="0006790A" w:rsidP="0006790A">
      <w:r w:rsidRPr="00B14BEE">
        <w:t>Signalizace požáru je v objektu řešena</w:t>
      </w:r>
      <w:r>
        <w:t xml:space="preserve"> pomocí sestavy sirén/houkaček zapojených na vstupně-výstupní prvky ovládací linky. N</w:t>
      </w:r>
      <w:r w:rsidRPr="00A25936">
        <w:t xml:space="preserve">a kabelážní rozvod </w:t>
      </w:r>
      <w:r>
        <w:t xml:space="preserve">budou </w:t>
      </w:r>
      <w:r w:rsidRPr="00A25936">
        <w:t>napojeny houkačky:</w:t>
      </w:r>
    </w:p>
    <w:p w14:paraId="27457C38" w14:textId="446BF197" w:rsidR="0006790A" w:rsidRDefault="00B4594C" w:rsidP="0006790A">
      <w:pPr>
        <w:pStyle w:val="Technickepopisy"/>
        <w:ind w:left="709"/>
        <w:rPr>
          <w:sz w:val="20"/>
          <w:szCs w:val="20"/>
        </w:rPr>
      </w:pPr>
      <w:r>
        <w:rPr>
          <w:sz w:val="20"/>
          <w:szCs w:val="20"/>
        </w:rPr>
        <w:t xml:space="preserve">Typ </w:t>
      </w:r>
      <w:r w:rsidR="0006790A" w:rsidRPr="00381D06">
        <w:rPr>
          <w:sz w:val="20"/>
          <w:szCs w:val="20"/>
        </w:rPr>
        <w:t xml:space="preserve">neadresné elektronické sirény s nízkým odběrem </w:t>
      </w:r>
      <w:proofErr w:type="gramStart"/>
      <w:r w:rsidR="0006790A" w:rsidRPr="00381D06">
        <w:rPr>
          <w:sz w:val="20"/>
          <w:szCs w:val="20"/>
        </w:rPr>
        <w:t>9-28VDC</w:t>
      </w:r>
      <w:proofErr w:type="gramEnd"/>
      <w:r w:rsidR="0006790A" w:rsidRPr="00381D06">
        <w:rPr>
          <w:sz w:val="20"/>
          <w:szCs w:val="20"/>
        </w:rPr>
        <w:t>/ 25mA, v krytí IP54 (možno s přídavnou paticí až IP65)</w:t>
      </w:r>
    </w:p>
    <w:p w14:paraId="7C200F55" w14:textId="613AD9CD" w:rsidR="00157160" w:rsidRPr="001E0F20" w:rsidRDefault="0038789B" w:rsidP="00157160">
      <w:pPr>
        <w:rPr>
          <w:szCs w:val="24"/>
        </w:rPr>
      </w:pPr>
      <w:r w:rsidRPr="001E0F20">
        <w:rPr>
          <w:szCs w:val="24"/>
        </w:rPr>
        <w:t xml:space="preserve">Úpravy ve stávajících </w:t>
      </w:r>
      <w:proofErr w:type="spellStart"/>
      <w:r w:rsidRPr="001E0F20">
        <w:rPr>
          <w:szCs w:val="24"/>
        </w:rPr>
        <w:t>sirénových</w:t>
      </w:r>
      <w:proofErr w:type="spellEnd"/>
      <w:r w:rsidR="00157160" w:rsidRPr="001E0F20">
        <w:rPr>
          <w:szCs w:val="24"/>
        </w:rPr>
        <w:t xml:space="preserve"> větví</w:t>
      </w:r>
      <w:r w:rsidR="000238C3" w:rsidRPr="001E0F20">
        <w:rPr>
          <w:szCs w:val="24"/>
        </w:rPr>
        <w:t>ch</w:t>
      </w:r>
      <w:r w:rsidR="00157160" w:rsidRPr="001E0F20">
        <w:rPr>
          <w:szCs w:val="24"/>
        </w:rPr>
        <w:t>:</w:t>
      </w:r>
    </w:p>
    <w:p w14:paraId="4D7AE64F" w14:textId="5835B8AE" w:rsidR="00157160" w:rsidRPr="001E0F20" w:rsidRDefault="00157160" w:rsidP="00157160">
      <w:pPr>
        <w:pStyle w:val="Bezmezer"/>
        <w:rPr>
          <w:sz w:val="24"/>
          <w:szCs w:val="24"/>
        </w:rPr>
      </w:pPr>
      <w:r w:rsidRPr="001E0F20">
        <w:rPr>
          <w:sz w:val="24"/>
          <w:szCs w:val="24"/>
        </w:rPr>
        <w:t xml:space="preserve">1.PP – 1x větev </w:t>
      </w:r>
      <w:proofErr w:type="gramStart"/>
      <w:r w:rsidRPr="001E0F20">
        <w:rPr>
          <w:sz w:val="24"/>
          <w:szCs w:val="24"/>
        </w:rPr>
        <w:t>0a</w:t>
      </w:r>
      <w:proofErr w:type="gramEnd"/>
      <w:r w:rsidR="000238C3" w:rsidRPr="001E0F20">
        <w:rPr>
          <w:sz w:val="24"/>
          <w:szCs w:val="24"/>
        </w:rPr>
        <w:t xml:space="preserve"> – beze změn</w:t>
      </w:r>
    </w:p>
    <w:p w14:paraId="73194B8C" w14:textId="57CED369" w:rsidR="00157160" w:rsidRPr="001E0F20" w:rsidRDefault="00157160" w:rsidP="00157160">
      <w:pPr>
        <w:pStyle w:val="Bezmezer"/>
        <w:rPr>
          <w:sz w:val="24"/>
          <w:szCs w:val="24"/>
        </w:rPr>
      </w:pPr>
      <w:r w:rsidRPr="001E0F20">
        <w:rPr>
          <w:sz w:val="24"/>
          <w:szCs w:val="24"/>
        </w:rPr>
        <w:t xml:space="preserve">1.NP – 2x větev </w:t>
      </w:r>
      <w:proofErr w:type="gramStart"/>
      <w:r w:rsidRPr="001E0F20">
        <w:rPr>
          <w:sz w:val="24"/>
          <w:szCs w:val="24"/>
        </w:rPr>
        <w:t>1a</w:t>
      </w:r>
      <w:proofErr w:type="gramEnd"/>
      <w:r w:rsidRPr="001E0F20">
        <w:rPr>
          <w:sz w:val="24"/>
          <w:szCs w:val="24"/>
        </w:rPr>
        <w:t>, 1b</w:t>
      </w:r>
      <w:r w:rsidR="000238C3" w:rsidRPr="001E0F20">
        <w:rPr>
          <w:sz w:val="24"/>
          <w:szCs w:val="24"/>
        </w:rPr>
        <w:t xml:space="preserve"> – beze změn</w:t>
      </w:r>
    </w:p>
    <w:p w14:paraId="75F80152" w14:textId="34913AE3" w:rsidR="00157160" w:rsidRPr="001E0F20" w:rsidRDefault="00157160" w:rsidP="00157160">
      <w:pPr>
        <w:pStyle w:val="Bezmezer"/>
        <w:rPr>
          <w:sz w:val="24"/>
          <w:szCs w:val="24"/>
        </w:rPr>
      </w:pPr>
      <w:r w:rsidRPr="001E0F20">
        <w:rPr>
          <w:sz w:val="24"/>
          <w:szCs w:val="24"/>
        </w:rPr>
        <w:t xml:space="preserve">2.NP – 2x větev </w:t>
      </w:r>
      <w:proofErr w:type="gramStart"/>
      <w:r w:rsidRPr="001E0F20">
        <w:rPr>
          <w:sz w:val="24"/>
          <w:szCs w:val="24"/>
        </w:rPr>
        <w:t>2a</w:t>
      </w:r>
      <w:proofErr w:type="gramEnd"/>
      <w:r w:rsidRPr="001E0F20">
        <w:rPr>
          <w:sz w:val="24"/>
          <w:szCs w:val="24"/>
        </w:rPr>
        <w:t>, 2b</w:t>
      </w:r>
      <w:r w:rsidR="000238C3" w:rsidRPr="001E0F20">
        <w:rPr>
          <w:sz w:val="24"/>
          <w:szCs w:val="24"/>
        </w:rPr>
        <w:t xml:space="preserve"> – beze změn</w:t>
      </w:r>
    </w:p>
    <w:p w14:paraId="44446098" w14:textId="4EA11F56" w:rsidR="00157160" w:rsidRPr="001E0F20" w:rsidRDefault="00157160" w:rsidP="0038789B">
      <w:pPr>
        <w:pStyle w:val="Bezmezer"/>
        <w:pBdr>
          <w:bottom w:val="single" w:sz="4" w:space="1" w:color="auto"/>
        </w:pBdr>
        <w:rPr>
          <w:b/>
          <w:bCs/>
          <w:sz w:val="24"/>
          <w:szCs w:val="24"/>
        </w:rPr>
      </w:pPr>
      <w:r w:rsidRPr="001E0F20">
        <w:rPr>
          <w:b/>
          <w:bCs/>
          <w:sz w:val="24"/>
          <w:szCs w:val="24"/>
        </w:rPr>
        <w:t xml:space="preserve">3.NP – 2x větev </w:t>
      </w:r>
      <w:proofErr w:type="gramStart"/>
      <w:r w:rsidRPr="001E0F20">
        <w:rPr>
          <w:b/>
          <w:bCs/>
          <w:sz w:val="24"/>
          <w:szCs w:val="24"/>
        </w:rPr>
        <w:t>3a</w:t>
      </w:r>
      <w:proofErr w:type="gramEnd"/>
      <w:r w:rsidRPr="001E0F20">
        <w:rPr>
          <w:b/>
          <w:bCs/>
          <w:sz w:val="24"/>
          <w:szCs w:val="24"/>
        </w:rPr>
        <w:t>, 3b</w:t>
      </w:r>
    </w:p>
    <w:p w14:paraId="16C9CCEC" w14:textId="75537679" w:rsidR="0038789B" w:rsidRDefault="00641FED" w:rsidP="00157160">
      <w:pPr>
        <w:pStyle w:val="Bezmezer"/>
        <w:rPr>
          <w:sz w:val="24"/>
          <w:szCs w:val="24"/>
        </w:rPr>
      </w:pPr>
      <w:r w:rsidRPr="001E0F20">
        <w:rPr>
          <w:sz w:val="24"/>
          <w:szCs w:val="24"/>
        </w:rPr>
        <w:t>Ve 3</w:t>
      </w:r>
      <w:r w:rsidR="004B071F">
        <w:rPr>
          <w:sz w:val="24"/>
          <w:szCs w:val="24"/>
        </w:rPr>
        <w:t>.</w:t>
      </w:r>
      <w:r w:rsidRPr="001E0F20">
        <w:rPr>
          <w:sz w:val="24"/>
          <w:szCs w:val="24"/>
        </w:rPr>
        <w:t xml:space="preserve"> NP dochází k místnosti číslo 222 ke </w:t>
      </w:r>
      <w:proofErr w:type="spellStart"/>
      <w:r w:rsidRPr="001E0F20">
        <w:rPr>
          <w:sz w:val="24"/>
          <w:szCs w:val="24"/>
        </w:rPr>
        <w:t>zdemontování</w:t>
      </w:r>
      <w:proofErr w:type="spellEnd"/>
      <w:r w:rsidRPr="001E0F20">
        <w:rPr>
          <w:sz w:val="24"/>
          <w:szCs w:val="24"/>
        </w:rPr>
        <w:t xml:space="preserve"> stávající sirény označené S3b. 1. Tato siréna bude </w:t>
      </w:r>
      <w:proofErr w:type="spellStart"/>
      <w:r w:rsidRPr="001E0F20">
        <w:rPr>
          <w:sz w:val="24"/>
          <w:szCs w:val="24"/>
        </w:rPr>
        <w:t>zdemontována</w:t>
      </w:r>
      <w:proofErr w:type="spellEnd"/>
      <w:r w:rsidRPr="001E0F20">
        <w:rPr>
          <w:sz w:val="24"/>
          <w:szCs w:val="24"/>
        </w:rPr>
        <w:t xml:space="preserve"> a přesunuta do nové polohy, k </w:t>
      </w:r>
      <w:r w:rsidR="004B071F">
        <w:rPr>
          <w:sz w:val="24"/>
          <w:szCs w:val="24"/>
        </w:rPr>
        <w:t>změně</w:t>
      </w:r>
      <w:r w:rsidRPr="001E0F20">
        <w:rPr>
          <w:sz w:val="24"/>
          <w:szCs w:val="24"/>
        </w:rPr>
        <w:t xml:space="preserve"> dochází z důvodu instalace nové zvukové izolace kolem místnosti číslo 222. Nově osazená siréna bude napojena na stávající </w:t>
      </w:r>
      <w:proofErr w:type="spellStart"/>
      <w:r w:rsidRPr="001E0F20">
        <w:rPr>
          <w:sz w:val="24"/>
          <w:szCs w:val="24"/>
        </w:rPr>
        <w:t>sirénové</w:t>
      </w:r>
      <w:proofErr w:type="spellEnd"/>
      <w:r w:rsidRPr="001E0F20">
        <w:rPr>
          <w:sz w:val="24"/>
          <w:szCs w:val="24"/>
        </w:rPr>
        <w:t xml:space="preserve"> vedení.</w:t>
      </w:r>
    </w:p>
    <w:p w14:paraId="57EC3B0E" w14:textId="39B862EF" w:rsidR="004B071F" w:rsidRPr="001E0F20" w:rsidRDefault="004B071F" w:rsidP="00157160">
      <w:pPr>
        <w:pStyle w:val="Bezmezer"/>
        <w:rPr>
          <w:sz w:val="24"/>
          <w:szCs w:val="24"/>
        </w:rPr>
      </w:pPr>
      <w:r>
        <w:rPr>
          <w:sz w:val="24"/>
          <w:szCs w:val="24"/>
        </w:rPr>
        <w:t xml:space="preserve">Do místnosti č. 220 bude osazena nová siréna EPS, tato bude zapojena do větve č. 3b pod </w:t>
      </w:r>
      <w:proofErr w:type="spellStart"/>
      <w:r>
        <w:rPr>
          <w:sz w:val="24"/>
          <w:szCs w:val="24"/>
        </w:rPr>
        <w:t>ozn</w:t>
      </w:r>
      <w:proofErr w:type="spellEnd"/>
      <w:r>
        <w:rPr>
          <w:sz w:val="24"/>
          <w:szCs w:val="24"/>
        </w:rPr>
        <w:t xml:space="preserve">. </w:t>
      </w:r>
      <w:proofErr w:type="gramStart"/>
      <w:r>
        <w:rPr>
          <w:sz w:val="24"/>
          <w:szCs w:val="24"/>
        </w:rPr>
        <w:t>3b</w:t>
      </w:r>
      <w:proofErr w:type="gramEnd"/>
      <w:r>
        <w:rPr>
          <w:sz w:val="24"/>
          <w:szCs w:val="24"/>
        </w:rPr>
        <w:t xml:space="preserve">.5.  </w:t>
      </w:r>
    </w:p>
    <w:p w14:paraId="2A8E6876" w14:textId="0D5C3F8E" w:rsidR="00641FED" w:rsidRPr="001E0F20" w:rsidRDefault="00641FED" w:rsidP="00157160">
      <w:pPr>
        <w:pStyle w:val="Bezmezer"/>
        <w:rPr>
          <w:sz w:val="24"/>
          <w:szCs w:val="24"/>
        </w:rPr>
      </w:pPr>
      <w:r w:rsidRPr="001E0F20">
        <w:rPr>
          <w:sz w:val="24"/>
          <w:szCs w:val="24"/>
        </w:rPr>
        <w:t xml:space="preserve">Z důvodu přesunutí </w:t>
      </w:r>
      <w:proofErr w:type="gramStart"/>
      <w:r w:rsidRPr="001E0F20">
        <w:rPr>
          <w:sz w:val="24"/>
          <w:szCs w:val="24"/>
        </w:rPr>
        <w:t xml:space="preserve">stávající </w:t>
      </w:r>
      <w:r w:rsidR="004B071F">
        <w:rPr>
          <w:sz w:val="24"/>
          <w:szCs w:val="24"/>
        </w:rPr>
        <w:t xml:space="preserve"> a</w:t>
      </w:r>
      <w:proofErr w:type="gramEnd"/>
      <w:r w:rsidR="004B071F">
        <w:rPr>
          <w:sz w:val="24"/>
          <w:szCs w:val="24"/>
        </w:rPr>
        <w:t xml:space="preserve"> doplnění nové </w:t>
      </w:r>
      <w:r w:rsidRPr="001E0F20">
        <w:rPr>
          <w:sz w:val="24"/>
          <w:szCs w:val="24"/>
        </w:rPr>
        <w:t>sirény v místnosti číslo 222</w:t>
      </w:r>
      <w:r w:rsidR="004B071F">
        <w:rPr>
          <w:sz w:val="24"/>
          <w:szCs w:val="24"/>
        </w:rPr>
        <w:t xml:space="preserve"> a 220</w:t>
      </w:r>
      <w:r w:rsidRPr="001E0F20">
        <w:rPr>
          <w:sz w:val="24"/>
          <w:szCs w:val="24"/>
        </w:rPr>
        <w:t xml:space="preserve"> je nutno provést nové kabelážní vedení, které vede z místnosti číslo 222</w:t>
      </w:r>
      <w:r w:rsidR="004B071F">
        <w:rPr>
          <w:sz w:val="24"/>
          <w:szCs w:val="24"/>
        </w:rPr>
        <w:t xml:space="preserve"> do 220 a </w:t>
      </w:r>
      <w:r w:rsidRPr="001E0F20">
        <w:rPr>
          <w:sz w:val="24"/>
          <w:szCs w:val="24"/>
        </w:rPr>
        <w:t xml:space="preserve"> do stávající sirény umístěné v místnosti číslo 219,</w:t>
      </w:r>
      <w:r w:rsidR="004B071F">
        <w:rPr>
          <w:sz w:val="24"/>
          <w:szCs w:val="24"/>
        </w:rPr>
        <w:t xml:space="preserve"> </w:t>
      </w:r>
      <w:r w:rsidRPr="001E0F20">
        <w:rPr>
          <w:sz w:val="24"/>
          <w:szCs w:val="24"/>
        </w:rPr>
        <w:t>siréna je označena jako S 3b. 2.</w:t>
      </w:r>
    </w:p>
    <w:p w14:paraId="10A4DF8C" w14:textId="77777777" w:rsidR="0038789B" w:rsidRPr="001E0F20" w:rsidRDefault="0038789B" w:rsidP="00157160">
      <w:pPr>
        <w:pStyle w:val="Bezmezer"/>
        <w:rPr>
          <w:b/>
          <w:bCs/>
          <w:sz w:val="24"/>
          <w:szCs w:val="24"/>
        </w:rPr>
      </w:pPr>
    </w:p>
    <w:p w14:paraId="163BFC0A" w14:textId="1FFAC7F9" w:rsidR="00157160" w:rsidRPr="001E0F20" w:rsidRDefault="00157160" w:rsidP="00157160">
      <w:pPr>
        <w:pStyle w:val="Bezmezer"/>
        <w:rPr>
          <w:sz w:val="24"/>
          <w:szCs w:val="24"/>
        </w:rPr>
      </w:pPr>
      <w:r w:rsidRPr="001E0F20">
        <w:rPr>
          <w:sz w:val="24"/>
          <w:szCs w:val="24"/>
        </w:rPr>
        <w:t xml:space="preserve">4.NP – 2x větev </w:t>
      </w:r>
      <w:proofErr w:type="gramStart"/>
      <w:r w:rsidRPr="001E0F20">
        <w:rPr>
          <w:sz w:val="24"/>
          <w:szCs w:val="24"/>
        </w:rPr>
        <w:t>4a</w:t>
      </w:r>
      <w:proofErr w:type="gramEnd"/>
      <w:r w:rsidRPr="001E0F20">
        <w:rPr>
          <w:sz w:val="24"/>
          <w:szCs w:val="24"/>
        </w:rPr>
        <w:t>, 4b</w:t>
      </w:r>
      <w:r w:rsidR="000238C3" w:rsidRPr="001E0F20">
        <w:rPr>
          <w:sz w:val="24"/>
          <w:szCs w:val="24"/>
        </w:rPr>
        <w:t xml:space="preserve"> – beze změn</w:t>
      </w:r>
    </w:p>
    <w:p w14:paraId="3ECEFEDC" w14:textId="77777777" w:rsidR="00641FED" w:rsidRPr="001E0F20" w:rsidRDefault="00641FED" w:rsidP="0038789B">
      <w:pPr>
        <w:pStyle w:val="Bezmezer"/>
        <w:pBdr>
          <w:bottom w:val="single" w:sz="4" w:space="1" w:color="auto"/>
        </w:pBdr>
        <w:rPr>
          <w:b/>
          <w:bCs/>
          <w:sz w:val="24"/>
          <w:szCs w:val="24"/>
        </w:rPr>
      </w:pPr>
    </w:p>
    <w:p w14:paraId="295EFABF" w14:textId="175BFB93" w:rsidR="00157160" w:rsidRPr="001E0F20" w:rsidRDefault="00157160" w:rsidP="0038789B">
      <w:pPr>
        <w:pStyle w:val="Bezmezer"/>
        <w:pBdr>
          <w:bottom w:val="single" w:sz="4" w:space="1" w:color="auto"/>
        </w:pBdr>
        <w:rPr>
          <w:b/>
          <w:bCs/>
          <w:sz w:val="24"/>
          <w:szCs w:val="24"/>
        </w:rPr>
      </w:pPr>
      <w:r w:rsidRPr="001E0F20">
        <w:rPr>
          <w:b/>
          <w:bCs/>
          <w:sz w:val="24"/>
          <w:szCs w:val="24"/>
        </w:rPr>
        <w:t xml:space="preserve">5.NP – 2x větev </w:t>
      </w:r>
      <w:proofErr w:type="gramStart"/>
      <w:r w:rsidRPr="001E0F20">
        <w:rPr>
          <w:b/>
          <w:bCs/>
          <w:sz w:val="24"/>
          <w:szCs w:val="24"/>
        </w:rPr>
        <w:t>5a</w:t>
      </w:r>
      <w:proofErr w:type="gramEnd"/>
      <w:r w:rsidRPr="001E0F20">
        <w:rPr>
          <w:b/>
          <w:bCs/>
          <w:sz w:val="24"/>
          <w:szCs w:val="24"/>
        </w:rPr>
        <w:t>, 5b</w:t>
      </w:r>
    </w:p>
    <w:p w14:paraId="2390A12B" w14:textId="38BA52DE" w:rsidR="0038789B" w:rsidRPr="001E0F20" w:rsidRDefault="0038789B" w:rsidP="00157160">
      <w:pPr>
        <w:pStyle w:val="Bezmezer"/>
        <w:rPr>
          <w:sz w:val="24"/>
          <w:szCs w:val="24"/>
        </w:rPr>
      </w:pPr>
      <w:r w:rsidRPr="001E0F20">
        <w:rPr>
          <w:sz w:val="24"/>
          <w:szCs w:val="24"/>
        </w:rPr>
        <w:t xml:space="preserve">V 5 NP v místnosti 414 bude </w:t>
      </w:r>
      <w:proofErr w:type="spellStart"/>
      <w:r w:rsidRPr="001E0F20">
        <w:rPr>
          <w:sz w:val="24"/>
          <w:szCs w:val="24"/>
        </w:rPr>
        <w:t>zdemontována</w:t>
      </w:r>
      <w:proofErr w:type="spellEnd"/>
      <w:r w:rsidRPr="001E0F20">
        <w:rPr>
          <w:sz w:val="24"/>
          <w:szCs w:val="24"/>
        </w:rPr>
        <w:t xml:space="preserve"> stávající siréna S5a.2 a přesunuta na stěnu v místnosti číslo 406 </w:t>
      </w:r>
      <w:r w:rsidR="00A06326">
        <w:rPr>
          <w:sz w:val="24"/>
          <w:szCs w:val="24"/>
        </w:rPr>
        <w:t>(</w:t>
      </w:r>
      <w:r w:rsidRPr="001E0F20">
        <w:rPr>
          <w:sz w:val="24"/>
          <w:szCs w:val="24"/>
        </w:rPr>
        <w:t>chodba/předsíň</w:t>
      </w:r>
      <w:r w:rsidR="00A06326">
        <w:rPr>
          <w:sz w:val="24"/>
          <w:szCs w:val="24"/>
        </w:rPr>
        <w:t>)</w:t>
      </w:r>
      <w:r w:rsidRPr="001E0F20">
        <w:rPr>
          <w:sz w:val="24"/>
          <w:szCs w:val="24"/>
        </w:rPr>
        <w:t>, kde bude</w:t>
      </w:r>
      <w:r w:rsidR="00A06326">
        <w:rPr>
          <w:sz w:val="24"/>
          <w:szCs w:val="24"/>
        </w:rPr>
        <w:t xml:space="preserve"> siréna</w:t>
      </w:r>
      <w:r w:rsidRPr="001E0F20">
        <w:rPr>
          <w:sz w:val="24"/>
          <w:szCs w:val="24"/>
        </w:rPr>
        <w:t xml:space="preserve"> nově namontována.</w:t>
      </w:r>
      <w:r w:rsidR="00A06326">
        <w:rPr>
          <w:sz w:val="24"/>
          <w:szCs w:val="24"/>
        </w:rPr>
        <w:t xml:space="preserve"> S</w:t>
      </w:r>
      <w:r w:rsidRPr="001E0F20">
        <w:rPr>
          <w:sz w:val="24"/>
          <w:szCs w:val="24"/>
        </w:rPr>
        <w:t xml:space="preserve">iréna bude </w:t>
      </w:r>
      <w:proofErr w:type="spellStart"/>
      <w:r w:rsidRPr="001E0F20">
        <w:rPr>
          <w:sz w:val="24"/>
          <w:szCs w:val="24"/>
        </w:rPr>
        <w:t>dopojena</w:t>
      </w:r>
      <w:proofErr w:type="spellEnd"/>
      <w:r w:rsidRPr="001E0F20">
        <w:rPr>
          <w:sz w:val="24"/>
          <w:szCs w:val="24"/>
        </w:rPr>
        <w:t xml:space="preserve"> na stávající kabelážní vedení</w:t>
      </w:r>
      <w:r w:rsidR="00A06326">
        <w:rPr>
          <w:sz w:val="24"/>
          <w:szCs w:val="24"/>
        </w:rPr>
        <w:t xml:space="preserve"> pomocí</w:t>
      </w:r>
      <w:r w:rsidRPr="001E0F20">
        <w:rPr>
          <w:sz w:val="24"/>
          <w:szCs w:val="24"/>
        </w:rPr>
        <w:t xml:space="preserve"> svorkovnic, které odpovídají provedení </w:t>
      </w:r>
      <w:r w:rsidR="00A06326">
        <w:rPr>
          <w:sz w:val="24"/>
          <w:szCs w:val="24"/>
        </w:rPr>
        <w:t>s požadovanou</w:t>
      </w:r>
      <w:r w:rsidRPr="001E0F20">
        <w:rPr>
          <w:sz w:val="24"/>
          <w:szCs w:val="24"/>
        </w:rPr>
        <w:t xml:space="preserve"> dob</w:t>
      </w:r>
      <w:r w:rsidR="00A06326">
        <w:rPr>
          <w:sz w:val="24"/>
          <w:szCs w:val="24"/>
        </w:rPr>
        <w:t>ou</w:t>
      </w:r>
      <w:r w:rsidRPr="001E0F20">
        <w:rPr>
          <w:sz w:val="24"/>
          <w:szCs w:val="24"/>
        </w:rPr>
        <w:t xml:space="preserve"> funkčnosti</w:t>
      </w:r>
      <w:r w:rsidR="00A06326">
        <w:rPr>
          <w:sz w:val="24"/>
          <w:szCs w:val="24"/>
        </w:rPr>
        <w:t xml:space="preserve"> trasy</w:t>
      </w:r>
      <w:r w:rsidRPr="001E0F20">
        <w:rPr>
          <w:sz w:val="24"/>
          <w:szCs w:val="24"/>
        </w:rPr>
        <w:t xml:space="preserve">. Ke </w:t>
      </w:r>
      <w:proofErr w:type="spellStart"/>
      <w:r w:rsidRPr="001E0F20">
        <w:rPr>
          <w:sz w:val="24"/>
          <w:szCs w:val="24"/>
        </w:rPr>
        <w:t>zdemontování</w:t>
      </w:r>
      <w:proofErr w:type="spellEnd"/>
      <w:r w:rsidRPr="001E0F20">
        <w:rPr>
          <w:sz w:val="24"/>
          <w:szCs w:val="24"/>
        </w:rPr>
        <w:t xml:space="preserve"> a přesunutí této sirény dochází z</w:t>
      </w:r>
      <w:r w:rsidR="00A06326">
        <w:rPr>
          <w:sz w:val="24"/>
          <w:szCs w:val="24"/>
        </w:rPr>
        <w:t> </w:t>
      </w:r>
      <w:r w:rsidRPr="001E0F20">
        <w:rPr>
          <w:sz w:val="24"/>
          <w:szCs w:val="24"/>
        </w:rPr>
        <w:t>důvodu</w:t>
      </w:r>
      <w:r w:rsidR="00A06326">
        <w:rPr>
          <w:sz w:val="24"/>
          <w:szCs w:val="24"/>
        </w:rPr>
        <w:t xml:space="preserve"> n</w:t>
      </w:r>
      <w:r w:rsidRPr="001E0F20">
        <w:rPr>
          <w:sz w:val="24"/>
          <w:szCs w:val="24"/>
        </w:rPr>
        <w:t>ových stavebních dispozic v místnosti 414.</w:t>
      </w:r>
    </w:p>
    <w:p w14:paraId="79FD855F" w14:textId="4C31B2B8" w:rsidR="0038789B" w:rsidRPr="001E0F20" w:rsidRDefault="0038789B" w:rsidP="00157160">
      <w:pPr>
        <w:pStyle w:val="Bezmezer"/>
        <w:rPr>
          <w:sz w:val="24"/>
          <w:szCs w:val="24"/>
        </w:rPr>
      </w:pPr>
      <w:r w:rsidRPr="001E0F20">
        <w:rPr>
          <w:sz w:val="24"/>
          <w:szCs w:val="24"/>
        </w:rPr>
        <w:t xml:space="preserve">V místě v místnosti 409 bude opět </w:t>
      </w:r>
      <w:proofErr w:type="spellStart"/>
      <w:r w:rsidRPr="001E0F20">
        <w:rPr>
          <w:sz w:val="24"/>
          <w:szCs w:val="24"/>
        </w:rPr>
        <w:t>zdemontována</w:t>
      </w:r>
      <w:proofErr w:type="spellEnd"/>
      <w:r w:rsidRPr="001E0F20">
        <w:rPr>
          <w:sz w:val="24"/>
          <w:szCs w:val="24"/>
        </w:rPr>
        <w:t xml:space="preserve"> stávající siréna S5b.3 a přesunuta do nového umístění. Pro napojení na kabelážní vedení bude použita dostatečná délková rezerva, která vznikne při přesunu stávající sirény. K přesunutí a </w:t>
      </w:r>
      <w:proofErr w:type="spellStart"/>
      <w:r w:rsidRPr="001E0F20">
        <w:rPr>
          <w:sz w:val="24"/>
          <w:szCs w:val="24"/>
        </w:rPr>
        <w:t>zdemontování</w:t>
      </w:r>
      <w:proofErr w:type="spellEnd"/>
      <w:r w:rsidRPr="001E0F20">
        <w:rPr>
          <w:sz w:val="24"/>
          <w:szCs w:val="24"/>
        </w:rPr>
        <w:t xml:space="preserve"> sirény dochází</w:t>
      </w:r>
      <w:r w:rsidR="00A06326">
        <w:rPr>
          <w:sz w:val="24"/>
          <w:szCs w:val="24"/>
        </w:rPr>
        <w:t xml:space="preserve"> z</w:t>
      </w:r>
      <w:r w:rsidRPr="001E0F20">
        <w:rPr>
          <w:sz w:val="24"/>
          <w:szCs w:val="24"/>
        </w:rPr>
        <w:t xml:space="preserve"> důvod</w:t>
      </w:r>
      <w:r w:rsidR="00A06326">
        <w:rPr>
          <w:sz w:val="24"/>
          <w:szCs w:val="24"/>
        </w:rPr>
        <w:t>u</w:t>
      </w:r>
      <w:r w:rsidRPr="001E0F20">
        <w:rPr>
          <w:sz w:val="24"/>
          <w:szCs w:val="24"/>
        </w:rPr>
        <w:t xml:space="preserve"> doplňování zvukové izolace kolem místnosti č</w:t>
      </w:r>
      <w:r w:rsidR="00A06326">
        <w:rPr>
          <w:sz w:val="24"/>
          <w:szCs w:val="24"/>
        </w:rPr>
        <w:t>.</w:t>
      </w:r>
      <w:r w:rsidRPr="001E0F20">
        <w:rPr>
          <w:sz w:val="24"/>
          <w:szCs w:val="24"/>
        </w:rPr>
        <w:t xml:space="preserve"> 409.</w:t>
      </w:r>
    </w:p>
    <w:p w14:paraId="2D5E955D" w14:textId="77777777" w:rsidR="0038789B" w:rsidRPr="001E0F20" w:rsidRDefault="0038789B" w:rsidP="00157160">
      <w:pPr>
        <w:pStyle w:val="Bezmezer"/>
        <w:rPr>
          <w:sz w:val="24"/>
          <w:szCs w:val="24"/>
        </w:rPr>
      </w:pPr>
    </w:p>
    <w:p w14:paraId="1A346BB9" w14:textId="03F838B5" w:rsidR="00157160" w:rsidRPr="001E0F20" w:rsidRDefault="00157160" w:rsidP="00157160">
      <w:pPr>
        <w:pStyle w:val="Bezmezer"/>
        <w:rPr>
          <w:sz w:val="24"/>
          <w:szCs w:val="24"/>
        </w:rPr>
      </w:pPr>
      <w:r w:rsidRPr="001E0F20">
        <w:rPr>
          <w:sz w:val="24"/>
          <w:szCs w:val="24"/>
        </w:rPr>
        <w:t xml:space="preserve">Střecha, </w:t>
      </w:r>
      <w:proofErr w:type="spellStart"/>
      <w:r w:rsidRPr="001E0F20">
        <w:rPr>
          <w:sz w:val="24"/>
          <w:szCs w:val="24"/>
        </w:rPr>
        <w:t>schodiště+CHÚC</w:t>
      </w:r>
      <w:proofErr w:type="spellEnd"/>
      <w:r w:rsidRPr="001E0F20">
        <w:rPr>
          <w:sz w:val="24"/>
          <w:szCs w:val="24"/>
        </w:rPr>
        <w:t xml:space="preserve"> – větev </w:t>
      </w:r>
      <w:proofErr w:type="spellStart"/>
      <w:r w:rsidRPr="001E0F20">
        <w:rPr>
          <w:sz w:val="24"/>
          <w:szCs w:val="24"/>
        </w:rPr>
        <w:t>C</w:t>
      </w:r>
      <w:r w:rsidR="001E0F20">
        <w:rPr>
          <w:sz w:val="24"/>
          <w:szCs w:val="24"/>
        </w:rPr>
        <w:t>.x</w:t>
      </w:r>
      <w:proofErr w:type="spellEnd"/>
      <w:r w:rsidR="000238C3" w:rsidRPr="001E0F20">
        <w:rPr>
          <w:sz w:val="24"/>
          <w:szCs w:val="24"/>
        </w:rPr>
        <w:t>– beze změn</w:t>
      </w:r>
    </w:p>
    <w:p w14:paraId="0D14F74B" w14:textId="33B6CBB1" w:rsidR="00157160" w:rsidRPr="001E0F20" w:rsidRDefault="00157160" w:rsidP="000238C3">
      <w:pPr>
        <w:rPr>
          <w:b/>
          <w:bCs/>
          <w:szCs w:val="24"/>
        </w:rPr>
      </w:pPr>
      <w:r w:rsidRPr="001E0F20">
        <w:rPr>
          <w:szCs w:val="24"/>
        </w:rPr>
        <w:t>Foyer centrální větev</w:t>
      </w:r>
      <w:r w:rsidR="001E0F20">
        <w:rPr>
          <w:szCs w:val="24"/>
        </w:rPr>
        <w:t xml:space="preserve"> – větev </w:t>
      </w:r>
      <w:proofErr w:type="spellStart"/>
      <w:r w:rsidR="001E0F20">
        <w:rPr>
          <w:szCs w:val="24"/>
        </w:rPr>
        <w:t>F.x</w:t>
      </w:r>
      <w:proofErr w:type="spellEnd"/>
      <w:r w:rsidR="001E0F20">
        <w:rPr>
          <w:szCs w:val="24"/>
        </w:rPr>
        <w:t xml:space="preserve"> </w:t>
      </w:r>
      <w:r w:rsidR="000238C3" w:rsidRPr="001E0F20">
        <w:rPr>
          <w:szCs w:val="24"/>
        </w:rPr>
        <w:t>– beze změn</w:t>
      </w:r>
    </w:p>
    <w:p w14:paraId="2FBB2B50" w14:textId="2A578B47" w:rsidR="0025000E" w:rsidRPr="001E0F20" w:rsidRDefault="0025000E" w:rsidP="0025000E">
      <w:pPr>
        <w:rPr>
          <w:szCs w:val="24"/>
        </w:rPr>
      </w:pPr>
      <w:r w:rsidRPr="001E0F20">
        <w:rPr>
          <w:szCs w:val="24"/>
        </w:rPr>
        <w:t xml:space="preserve">Ve smyslu ČSN 73 0875 </w:t>
      </w:r>
      <w:r w:rsidR="0038789B" w:rsidRPr="001E0F20">
        <w:rPr>
          <w:szCs w:val="24"/>
        </w:rPr>
        <w:t>j</w:t>
      </w:r>
      <w:r w:rsidRPr="001E0F20">
        <w:rPr>
          <w:szCs w:val="24"/>
        </w:rPr>
        <w:t xml:space="preserve">e v objektu použita v režimu DEN dvoustupňová signalizace poplachu s časy </w:t>
      </w:r>
      <w:r w:rsidRPr="001E0F20">
        <w:rPr>
          <w:rFonts w:ascii="Calibri" w:eastAsia="Times New Roman" w:hAnsi="Calibri" w:cs="Times New Roman"/>
          <w:szCs w:val="24"/>
        </w:rPr>
        <w:t>t</w:t>
      </w:r>
      <w:r w:rsidRPr="001E0F20">
        <w:rPr>
          <w:rFonts w:ascii="Calibri" w:eastAsia="Times New Roman" w:hAnsi="Calibri" w:cs="Times New Roman"/>
          <w:szCs w:val="24"/>
          <w:vertAlign w:val="subscript"/>
        </w:rPr>
        <w:t>1</w:t>
      </w:r>
      <w:r w:rsidRPr="001E0F20">
        <w:rPr>
          <w:szCs w:val="24"/>
        </w:rPr>
        <w:t xml:space="preserve"> a </w:t>
      </w:r>
      <w:r w:rsidRPr="001E0F20">
        <w:rPr>
          <w:rFonts w:ascii="Calibri" w:eastAsia="Times New Roman" w:hAnsi="Calibri" w:cs="Times New Roman"/>
          <w:szCs w:val="24"/>
        </w:rPr>
        <w:t>t</w:t>
      </w:r>
      <w:r w:rsidRPr="001E0F20">
        <w:rPr>
          <w:rFonts w:ascii="Calibri" w:eastAsia="Times New Roman" w:hAnsi="Calibri" w:cs="Times New Roman"/>
          <w:szCs w:val="24"/>
          <w:vertAlign w:val="subscript"/>
        </w:rPr>
        <w:t xml:space="preserve">2, </w:t>
      </w:r>
      <w:r w:rsidRPr="001E0F20">
        <w:rPr>
          <w:szCs w:val="24"/>
        </w:rPr>
        <w:t xml:space="preserve">nastavenými dle projektu PBŘ. </w:t>
      </w:r>
    </w:p>
    <w:p w14:paraId="3A797407" w14:textId="3D054CA9" w:rsidR="0025000E" w:rsidRPr="000A504B" w:rsidRDefault="0025000E" w:rsidP="0025000E">
      <w:pPr>
        <w:pStyle w:val="Nadpis2"/>
        <w:numPr>
          <w:ilvl w:val="1"/>
          <w:numId w:val="1"/>
        </w:numPr>
      </w:pPr>
      <w:bookmarkStart w:id="54" w:name="_Toc461444166"/>
      <w:bookmarkStart w:id="55" w:name="_Toc157597706"/>
      <w:bookmarkStart w:id="56" w:name="_Toc191789851"/>
      <w:bookmarkStart w:id="57" w:name="_Toc286037406"/>
      <w:bookmarkStart w:id="58" w:name="_Toc523571029"/>
      <w:bookmarkStart w:id="59" w:name="_Toc190819786"/>
      <w:r w:rsidRPr="000A504B">
        <w:t xml:space="preserve">Návaznosti při vyhlášení </w:t>
      </w:r>
      <w:proofErr w:type="gramStart"/>
      <w:r w:rsidRPr="000A504B">
        <w:t>poplachu</w:t>
      </w:r>
      <w:bookmarkEnd w:id="54"/>
      <w:r w:rsidR="003938F7" w:rsidRPr="000A504B">
        <w:t xml:space="preserve"> - stávající</w:t>
      </w:r>
      <w:bookmarkEnd w:id="55"/>
      <w:proofErr w:type="gramEnd"/>
    </w:p>
    <w:p w14:paraId="606513D2" w14:textId="37560A52" w:rsidR="0025000E" w:rsidRPr="00337323" w:rsidRDefault="0025000E" w:rsidP="0025000E">
      <w:r w:rsidRPr="00337323">
        <w:t xml:space="preserve">Ovládaná PTZ </w:t>
      </w:r>
      <w:r w:rsidR="00641FED">
        <w:t>js</w:t>
      </w:r>
      <w:r w:rsidRPr="00337323">
        <w:t xml:space="preserve">ou zapojena na ústřednu EPS prostřednictvím reléových modulů </w:t>
      </w:r>
      <w:r w:rsidR="0006790A">
        <w:t>vstupních, výstupních a jejich kombinací</w:t>
      </w:r>
      <w:r w:rsidRPr="00337323">
        <w:t xml:space="preserve">. </w:t>
      </w:r>
      <w:r w:rsidR="0006790A">
        <w:t>Modul</w:t>
      </w:r>
      <w:r w:rsidRPr="00337323">
        <w:t xml:space="preserve">y </w:t>
      </w:r>
      <w:r w:rsidR="00641FED">
        <w:t>js</w:t>
      </w:r>
      <w:r w:rsidRPr="00337323">
        <w:t xml:space="preserve">ou zapojeny do samostatné kruhové linky, která </w:t>
      </w:r>
      <w:r w:rsidR="00641FED">
        <w:t>j</w:t>
      </w:r>
      <w:r w:rsidRPr="00337323">
        <w:t xml:space="preserve">e provedena kabeláží dle patřičných norem ČSN. Kabelové trasy sloužící pro napájení a ovládání vybraných požárně bezpečnostních zařízení, technických a technologických zařízení, které musí zůstat funkční při požáru, musí splňovat funkční </w:t>
      </w:r>
      <w:r w:rsidRPr="00337323">
        <w:lastRenderedPageBreak/>
        <w:t>integritu kabelové trasy dle ČSN 73 0848 a požadavky na třídu reakce na oheň v souladu s přílohou 2 vyhlášky MV č. 268/2011 Sb.</w:t>
      </w:r>
    </w:p>
    <w:p w14:paraId="20B652FB" w14:textId="72060DD4" w:rsidR="0025000E" w:rsidRPr="00641FED" w:rsidRDefault="003938F7" w:rsidP="0025000E">
      <w:pPr>
        <w:rPr>
          <w:i/>
          <w:iCs/>
        </w:rPr>
      </w:pPr>
      <w:proofErr w:type="spellStart"/>
      <w:proofErr w:type="gramStart"/>
      <w:r>
        <w:rPr>
          <w:i/>
          <w:iCs/>
        </w:rPr>
        <w:t>Stávající</w:t>
      </w:r>
      <w:r w:rsidR="00FA72C1">
        <w:rPr>
          <w:i/>
          <w:iCs/>
        </w:rPr>
        <w:t>instalace</w:t>
      </w:r>
      <w:proofErr w:type="spellEnd"/>
      <w:r w:rsidR="00FA72C1">
        <w:rPr>
          <w:i/>
          <w:iCs/>
        </w:rPr>
        <w:t xml:space="preserve"> - p</w:t>
      </w:r>
      <w:r w:rsidR="0025000E" w:rsidRPr="00641FED">
        <w:rPr>
          <w:i/>
          <w:iCs/>
        </w:rPr>
        <w:t>ři</w:t>
      </w:r>
      <w:proofErr w:type="gramEnd"/>
      <w:r w:rsidR="0025000E" w:rsidRPr="00641FED">
        <w:rPr>
          <w:i/>
          <w:iCs/>
        </w:rPr>
        <w:t xml:space="preserve"> vyhlášení poplachu dojde k:</w:t>
      </w:r>
    </w:p>
    <w:p w14:paraId="0D9A2C0C" w14:textId="77777777" w:rsidR="0025000E" w:rsidRPr="00641FED" w:rsidRDefault="0025000E" w:rsidP="007F7EA4">
      <w:pPr>
        <w:numPr>
          <w:ilvl w:val="0"/>
          <w:numId w:val="5"/>
        </w:numPr>
        <w:rPr>
          <w:i/>
          <w:iCs/>
        </w:rPr>
      </w:pPr>
      <w:r w:rsidRPr="00641FED">
        <w:rPr>
          <w:i/>
          <w:iCs/>
        </w:rPr>
        <w:t>Rozsvícení indikátoru všeobecného poplachu.</w:t>
      </w:r>
    </w:p>
    <w:p w14:paraId="6E98790F" w14:textId="77777777" w:rsidR="0025000E" w:rsidRPr="00641FED" w:rsidRDefault="0025000E" w:rsidP="007F7EA4">
      <w:pPr>
        <w:numPr>
          <w:ilvl w:val="0"/>
          <w:numId w:val="5"/>
        </w:numPr>
        <w:rPr>
          <w:i/>
          <w:iCs/>
        </w:rPr>
      </w:pPr>
      <w:r w:rsidRPr="00641FED">
        <w:rPr>
          <w:i/>
          <w:iCs/>
        </w:rPr>
        <w:t>Zobrazení indikace na displeji ústředny s podrobnostmi: typ zařízení, číslo zóny, typ poplachu, počet zařízení v poplachu a přednastavený uživatelský text</w:t>
      </w:r>
    </w:p>
    <w:p w14:paraId="6A693732" w14:textId="77777777" w:rsidR="0025000E" w:rsidRPr="00641FED" w:rsidRDefault="0025000E" w:rsidP="007F7EA4">
      <w:pPr>
        <w:numPr>
          <w:ilvl w:val="0"/>
          <w:numId w:val="5"/>
        </w:numPr>
        <w:rPr>
          <w:i/>
          <w:iCs/>
        </w:rPr>
      </w:pPr>
      <w:r w:rsidRPr="00641FED">
        <w:rPr>
          <w:i/>
          <w:iCs/>
        </w:rPr>
        <w:t>Aktivace varovného interního bzučáku v ústředně.</w:t>
      </w:r>
    </w:p>
    <w:p w14:paraId="61777804" w14:textId="77777777" w:rsidR="0025000E" w:rsidRPr="00641FED" w:rsidRDefault="0025000E" w:rsidP="007F7EA4">
      <w:pPr>
        <w:numPr>
          <w:ilvl w:val="0"/>
          <w:numId w:val="5"/>
        </w:numPr>
        <w:rPr>
          <w:i/>
          <w:iCs/>
        </w:rPr>
      </w:pPr>
      <w:r w:rsidRPr="00641FED">
        <w:rPr>
          <w:i/>
          <w:iCs/>
        </w:rPr>
        <w:t>Aktivace zařízení dálkového přenosu na hasiče nebo spuštění konceptu pro ověření poplachu podle konfigurace.</w:t>
      </w:r>
    </w:p>
    <w:p w14:paraId="3F441F26" w14:textId="77777777" w:rsidR="0025000E" w:rsidRPr="00641FED" w:rsidRDefault="0025000E" w:rsidP="007F7EA4">
      <w:pPr>
        <w:numPr>
          <w:ilvl w:val="0"/>
          <w:numId w:val="5"/>
        </w:numPr>
        <w:rPr>
          <w:i/>
          <w:iCs/>
        </w:rPr>
      </w:pPr>
      <w:r w:rsidRPr="00641FED">
        <w:rPr>
          <w:i/>
          <w:iCs/>
        </w:rPr>
        <w:t>Zobrazení zbývajícího času pro ověření poplachu.</w:t>
      </w:r>
    </w:p>
    <w:p w14:paraId="336BCBA6" w14:textId="77777777" w:rsidR="0025000E" w:rsidRPr="00641FED" w:rsidRDefault="0025000E" w:rsidP="007F7EA4">
      <w:pPr>
        <w:numPr>
          <w:ilvl w:val="0"/>
          <w:numId w:val="4"/>
        </w:numPr>
        <w:rPr>
          <w:i/>
          <w:iCs/>
        </w:rPr>
      </w:pPr>
      <w:r w:rsidRPr="00641FED">
        <w:rPr>
          <w:i/>
          <w:iCs/>
        </w:rPr>
        <w:t>Odblokování klíčového trezoru</w:t>
      </w:r>
    </w:p>
    <w:p w14:paraId="497066C9" w14:textId="77777777" w:rsidR="0025000E" w:rsidRPr="00641FED" w:rsidRDefault="0025000E" w:rsidP="007F7EA4">
      <w:pPr>
        <w:numPr>
          <w:ilvl w:val="0"/>
          <w:numId w:val="4"/>
        </w:numPr>
        <w:rPr>
          <w:i/>
          <w:iCs/>
        </w:rPr>
      </w:pPr>
      <w:r w:rsidRPr="00641FED">
        <w:rPr>
          <w:i/>
          <w:iCs/>
        </w:rPr>
        <w:t>Aktivace hlášení na obslužném poli OPPO</w:t>
      </w:r>
    </w:p>
    <w:p w14:paraId="782411CC" w14:textId="77777777" w:rsidR="001853AD" w:rsidRPr="00641FED" w:rsidRDefault="001853AD" w:rsidP="007F7EA4">
      <w:pPr>
        <w:numPr>
          <w:ilvl w:val="0"/>
          <w:numId w:val="4"/>
        </w:numPr>
        <w:rPr>
          <w:i/>
          <w:iCs/>
        </w:rPr>
      </w:pPr>
      <w:r w:rsidRPr="00641FED">
        <w:rPr>
          <w:i/>
          <w:iCs/>
        </w:rPr>
        <w:t>Aktivace požadovaných výstupů podle konfigurace.</w:t>
      </w:r>
    </w:p>
    <w:p w14:paraId="1ACBA4B7" w14:textId="747668BE" w:rsidR="001853AD" w:rsidRDefault="001853AD" w:rsidP="007F7EA4">
      <w:pPr>
        <w:pStyle w:val="Odstavecseseznamem"/>
        <w:numPr>
          <w:ilvl w:val="0"/>
          <w:numId w:val="4"/>
        </w:numPr>
        <w:rPr>
          <w:i/>
          <w:iCs/>
        </w:rPr>
      </w:pPr>
      <w:r w:rsidRPr="00641FED">
        <w:rPr>
          <w:i/>
          <w:iCs/>
        </w:rPr>
        <w:t xml:space="preserve">Uzavření všech požárních klapek (PK) podle konfigurace – všechna tato zařízení budou ovládána od EPS a budou vybavena servopohony na </w:t>
      </w:r>
      <w:proofErr w:type="gramStart"/>
      <w:r w:rsidRPr="00641FED">
        <w:rPr>
          <w:i/>
          <w:iCs/>
        </w:rPr>
        <w:t>230V</w:t>
      </w:r>
      <w:proofErr w:type="gramEnd"/>
      <w:r w:rsidRPr="00641FED">
        <w:rPr>
          <w:i/>
          <w:iCs/>
        </w:rPr>
        <w:t xml:space="preserve"> (tyto nejsou dodávkou profese EPS). Při ztrátě napájení, budou klapky uzavřeny.</w:t>
      </w:r>
    </w:p>
    <w:p w14:paraId="45CA9AA7" w14:textId="5A31EFE9" w:rsidR="00FA72C1" w:rsidRPr="00FA72C1" w:rsidRDefault="00FA72C1" w:rsidP="00FA72C1">
      <w:pPr>
        <w:pStyle w:val="Odstavecseseznamem"/>
        <w:numPr>
          <w:ilvl w:val="0"/>
          <w:numId w:val="4"/>
        </w:numPr>
        <w:spacing w:before="120"/>
        <w:rPr>
          <w:i/>
          <w:iCs/>
        </w:rPr>
      </w:pPr>
      <w:r w:rsidRPr="00FA72C1">
        <w:rPr>
          <w:i/>
          <w:iCs/>
        </w:rPr>
        <w:t xml:space="preserve">Vypnutí provětrávání hydroizolace v 1.PP – vypnutí bude provedeno přivedení kontaktu systému EPS do rozváděče ENN/R0 v 1.NP </w:t>
      </w:r>
    </w:p>
    <w:p w14:paraId="625FA81A" w14:textId="77777777" w:rsidR="00FA72C1" w:rsidRPr="00FA72C1" w:rsidRDefault="00FA72C1" w:rsidP="00FA72C1">
      <w:pPr>
        <w:pStyle w:val="Odstavecseseznamem"/>
        <w:numPr>
          <w:ilvl w:val="0"/>
          <w:numId w:val="4"/>
        </w:numPr>
        <w:rPr>
          <w:i/>
          <w:iCs/>
        </w:rPr>
      </w:pPr>
      <w:r w:rsidRPr="00FA72C1">
        <w:rPr>
          <w:i/>
          <w:iCs/>
        </w:rPr>
        <w:t>Výtah – v případě požáru je požadováno sjetí výtahu do 1.NP otevření dveří a jeho zablokování (stanovená funkčnost výtahu dle požadavku PBŘ musí být zajištěna dodavatelem výtahu, není součástí profese EPS</w:t>
      </w:r>
      <w:proofErr w:type="gramStart"/>
      <w:r w:rsidRPr="00FA72C1">
        <w:rPr>
          <w:i/>
          <w:iCs/>
        </w:rPr>
        <w:t>) ,</w:t>
      </w:r>
      <w:proofErr w:type="gramEnd"/>
      <w:r w:rsidRPr="00FA72C1">
        <w:rPr>
          <w:i/>
          <w:iCs/>
        </w:rPr>
        <w:t xml:space="preserve"> informace „požár“ od systému EPS bude přivedena do místa rozváděče výtahu v 5.NP, výtahová šachta</w:t>
      </w:r>
    </w:p>
    <w:p w14:paraId="089BDE80" w14:textId="5327B729" w:rsidR="00FA72C1" w:rsidRPr="00FA72C1" w:rsidRDefault="00FA72C1" w:rsidP="00FA72C1">
      <w:pPr>
        <w:numPr>
          <w:ilvl w:val="0"/>
          <w:numId w:val="4"/>
        </w:numPr>
        <w:contextualSpacing/>
        <w:rPr>
          <w:i/>
          <w:iCs/>
        </w:rPr>
      </w:pPr>
      <w:bookmarkStart w:id="60" w:name="_Hlk35333741"/>
      <w:r w:rsidRPr="00FA72C1">
        <w:rPr>
          <w:i/>
          <w:iCs/>
        </w:rPr>
        <w:t>Zapnutí přetlakového větrání CHÚC – zapnutí bude provedeno přivedení kontaktu systému EPS do rozváděče ENN/R-PO v místnosti č. 315</w:t>
      </w:r>
      <w:bookmarkEnd w:id="60"/>
      <w:r w:rsidRPr="00FA72C1">
        <w:rPr>
          <w:i/>
          <w:iCs/>
        </w:rPr>
        <w:t xml:space="preserve"> </w:t>
      </w:r>
    </w:p>
    <w:p w14:paraId="5EB38234" w14:textId="77777777" w:rsidR="00FA72C1" w:rsidRDefault="00FA72C1" w:rsidP="00FA72C1">
      <w:pPr>
        <w:pStyle w:val="Odstavecseseznamem"/>
        <w:numPr>
          <w:ilvl w:val="0"/>
          <w:numId w:val="4"/>
        </w:numPr>
        <w:rPr>
          <w:i/>
          <w:iCs/>
        </w:rPr>
      </w:pPr>
      <w:r w:rsidRPr="00FA72C1">
        <w:rPr>
          <w:i/>
          <w:iCs/>
        </w:rPr>
        <w:t xml:space="preserve">Předání informace „požár“ v jednotlivých částech objektu do systému PZTS, vstup do ústředny zařízení PZTS </w:t>
      </w:r>
      <w:proofErr w:type="spellStart"/>
      <w:r w:rsidRPr="00FA72C1">
        <w:rPr>
          <w:i/>
          <w:iCs/>
        </w:rPr>
        <w:t>m.č</w:t>
      </w:r>
      <w:proofErr w:type="spellEnd"/>
      <w:r w:rsidRPr="00FA72C1">
        <w:rPr>
          <w:i/>
          <w:iCs/>
        </w:rPr>
        <w:t>. 316</w:t>
      </w:r>
    </w:p>
    <w:p w14:paraId="0DF953B1" w14:textId="2CCAE504" w:rsidR="00FA72C1" w:rsidRPr="000A504B" w:rsidRDefault="00FA72C1" w:rsidP="00FA72C1">
      <w:pPr>
        <w:rPr>
          <w:b/>
          <w:bCs/>
        </w:rPr>
      </w:pPr>
      <w:r w:rsidRPr="000A504B">
        <w:rPr>
          <w:b/>
          <w:bCs/>
        </w:rPr>
        <w:t xml:space="preserve">Ovládaná </w:t>
      </w:r>
      <w:proofErr w:type="gramStart"/>
      <w:r w:rsidRPr="000A504B">
        <w:rPr>
          <w:b/>
          <w:bCs/>
        </w:rPr>
        <w:t>zařízení - upravovaná</w:t>
      </w:r>
      <w:proofErr w:type="gramEnd"/>
    </w:p>
    <w:p w14:paraId="117ABFA6" w14:textId="441E3C34" w:rsidR="001853AD" w:rsidRPr="000A504B" w:rsidRDefault="004714BF" w:rsidP="007F7EA4">
      <w:pPr>
        <w:pStyle w:val="Odstavecseseznamem"/>
        <w:numPr>
          <w:ilvl w:val="0"/>
          <w:numId w:val="4"/>
        </w:numPr>
        <w:spacing w:before="120"/>
      </w:pPr>
      <w:r w:rsidRPr="000A504B">
        <w:t xml:space="preserve">Vypnutí provozní VZT v objektu podle konfigurace, </w:t>
      </w:r>
      <w:r w:rsidR="001853AD" w:rsidRPr="000A504B">
        <w:t xml:space="preserve">vypnutí bude provedeno přivedením bezpotenciálového kontaktu (24VDC) ze systému EPS do každého rozváděče </w:t>
      </w:r>
      <w:proofErr w:type="spellStart"/>
      <w:r w:rsidR="001853AD" w:rsidRPr="000A504B">
        <w:t>MaR</w:t>
      </w:r>
      <w:proofErr w:type="spellEnd"/>
      <w:r w:rsidR="001853AD" w:rsidRPr="000A504B">
        <w:t xml:space="preserve">: </w:t>
      </w:r>
    </w:p>
    <w:p w14:paraId="2D16FB81" w14:textId="77777777" w:rsidR="001853AD" w:rsidRPr="000A504B" w:rsidRDefault="001853AD" w:rsidP="001853AD">
      <w:pPr>
        <w:pBdr>
          <w:bottom w:val="single" w:sz="4" w:space="1" w:color="auto"/>
        </w:pBdr>
        <w:spacing w:before="120"/>
        <w:ind w:left="708"/>
        <w:contextualSpacing/>
        <w:rPr>
          <w:b/>
          <w:bCs/>
        </w:rPr>
      </w:pPr>
      <w:r w:rsidRPr="000A504B">
        <w:rPr>
          <w:b/>
          <w:bCs/>
        </w:rPr>
        <w:t>1.PP</w:t>
      </w:r>
    </w:p>
    <w:p w14:paraId="65BB402E" w14:textId="78069A19" w:rsidR="001853AD" w:rsidRPr="000A504B" w:rsidRDefault="001853AD" w:rsidP="001853AD">
      <w:pPr>
        <w:spacing w:before="120"/>
        <w:ind w:left="708"/>
        <w:contextualSpacing/>
        <w:rPr>
          <w:b/>
          <w:bCs/>
        </w:rPr>
      </w:pPr>
      <w:r w:rsidRPr="000A504B">
        <w:rPr>
          <w:b/>
          <w:bCs/>
        </w:rPr>
        <w:t>RA0.</w:t>
      </w:r>
      <w:r w:rsidR="000A504B" w:rsidRPr="000A504B">
        <w:rPr>
          <w:b/>
          <w:bCs/>
        </w:rPr>
        <w:t>2</w:t>
      </w:r>
      <w:r w:rsidRPr="000A504B">
        <w:rPr>
          <w:b/>
          <w:bCs/>
        </w:rPr>
        <w:t xml:space="preserve"> – </w:t>
      </w:r>
      <w:proofErr w:type="spellStart"/>
      <w:r w:rsidRPr="000A504B">
        <w:rPr>
          <w:b/>
          <w:bCs/>
        </w:rPr>
        <w:t>m.č</w:t>
      </w:r>
      <w:proofErr w:type="spellEnd"/>
      <w:r w:rsidRPr="000A504B">
        <w:rPr>
          <w:b/>
          <w:bCs/>
        </w:rPr>
        <w:t>. S13/ strojovna VZT</w:t>
      </w:r>
    </w:p>
    <w:p w14:paraId="74898AF3" w14:textId="67073D97" w:rsidR="004B071F" w:rsidRPr="004B071F" w:rsidRDefault="00641FED" w:rsidP="004B071F">
      <w:pPr>
        <w:pStyle w:val="Default"/>
        <w:ind w:left="708"/>
        <w:rPr>
          <w:rFonts w:asciiTheme="minorHAnsi" w:hAnsiTheme="minorHAnsi" w:cstheme="minorHAnsi"/>
        </w:rPr>
      </w:pPr>
      <w:r w:rsidRPr="004B071F">
        <w:rPr>
          <w:rFonts w:asciiTheme="minorHAnsi" w:hAnsiTheme="minorHAnsi" w:cstheme="minorHAnsi"/>
        </w:rPr>
        <w:t xml:space="preserve">Zde dochází k umístění 2 nových vzduchotechnických jednotek. </w:t>
      </w:r>
    </w:p>
    <w:p w14:paraId="1C4604B7" w14:textId="2A617BFE" w:rsidR="00641FED" w:rsidRPr="004B071F" w:rsidRDefault="004B071F" w:rsidP="004B071F">
      <w:pPr>
        <w:spacing w:before="120"/>
        <w:ind w:left="708"/>
        <w:contextualSpacing/>
        <w:rPr>
          <w:rFonts w:cstheme="minorHAnsi"/>
          <w:szCs w:val="24"/>
        </w:rPr>
      </w:pPr>
      <w:r w:rsidRPr="004B071F">
        <w:rPr>
          <w:rFonts w:cstheme="minorHAnsi"/>
          <w:color w:val="000000"/>
          <w:szCs w:val="24"/>
        </w:rPr>
        <w:t>Z ústředny EPS bude do rozvaděče</w:t>
      </w:r>
      <w:r w:rsidR="00681B27">
        <w:rPr>
          <w:rFonts w:cstheme="minorHAnsi"/>
          <w:color w:val="000000"/>
          <w:szCs w:val="24"/>
        </w:rPr>
        <w:t xml:space="preserve"> </w:t>
      </w:r>
      <w:proofErr w:type="spellStart"/>
      <w:r w:rsidR="00681B27">
        <w:rPr>
          <w:rFonts w:cstheme="minorHAnsi"/>
          <w:color w:val="000000"/>
          <w:szCs w:val="24"/>
        </w:rPr>
        <w:t>MaR</w:t>
      </w:r>
      <w:proofErr w:type="spellEnd"/>
      <w:r w:rsidRPr="004B071F">
        <w:rPr>
          <w:rFonts w:cstheme="minorHAnsi"/>
          <w:color w:val="000000"/>
          <w:szCs w:val="24"/>
        </w:rPr>
        <w:t xml:space="preserve"> dotažen rozpínací bezpotenciálový signál o vyhlášení požárního poplachu. Při vyhlášení požárního poplachu budou všechny VZT jednotky okamžitě vypnuty z provozu a budou zachovány pouze bezpečnostní funkce.</w:t>
      </w:r>
    </w:p>
    <w:p w14:paraId="75540354" w14:textId="65841492" w:rsidR="004714BF" w:rsidRPr="000A504B" w:rsidRDefault="001853AD" w:rsidP="000E7BCC">
      <w:pPr>
        <w:pStyle w:val="Odstavecseseznamem"/>
        <w:numPr>
          <w:ilvl w:val="0"/>
          <w:numId w:val="4"/>
        </w:numPr>
        <w:rPr>
          <w:i/>
        </w:rPr>
      </w:pPr>
      <w:r w:rsidRPr="000A504B">
        <w:rPr>
          <w:b/>
          <w:bCs/>
        </w:rPr>
        <w:lastRenderedPageBreak/>
        <w:t>Odblokování všech dveří, vybavených přístupovým systémem EKV</w:t>
      </w:r>
      <w:r w:rsidRPr="000A504B">
        <w:t xml:space="preserve"> – v případě požáru budou tyto dveře odblokovány, tzn. že budou volně průchozí. </w:t>
      </w:r>
      <w:r w:rsidRPr="000A504B">
        <w:rPr>
          <w:i/>
        </w:rPr>
        <w:t>Dveře musí být osazeny odpovídajícím typem el. zámků/otvíračů (tyto jsou dodávkou stavební profese)</w:t>
      </w:r>
      <w:r w:rsidR="004714BF" w:rsidRPr="000A504B">
        <w:rPr>
          <w:i/>
        </w:rPr>
        <w:t xml:space="preserve">. </w:t>
      </w:r>
      <w:r w:rsidR="004714BF" w:rsidRPr="000A504B">
        <w:t>K napájecím zdrojům systému EKV, ze kterých jsou napájeny jednotlivé zámky, bude přiveden kontakt, který zajistí rozpojení napájecího obvodu EZ přes zapojené kontakty posilovacího relé. Odblokování není možné provést SW systému EKV. Zdroje jsou osazeny:</w:t>
      </w:r>
    </w:p>
    <w:p w14:paraId="33109824" w14:textId="3B37980E" w:rsidR="004714BF" w:rsidRPr="000A504B" w:rsidRDefault="004714BF" w:rsidP="00123B36">
      <w:pPr>
        <w:pStyle w:val="Popisytechnick"/>
        <w:ind w:left="720"/>
        <w:rPr>
          <w:sz w:val="20"/>
          <w:szCs w:val="20"/>
        </w:rPr>
      </w:pPr>
      <w:r w:rsidRPr="000A504B">
        <w:rPr>
          <w:sz w:val="20"/>
          <w:szCs w:val="20"/>
        </w:rPr>
        <w:t xml:space="preserve">- </w:t>
      </w:r>
      <w:r w:rsidR="00846A9E" w:rsidRPr="000A504B">
        <w:rPr>
          <w:sz w:val="20"/>
          <w:szCs w:val="20"/>
        </w:rPr>
        <w:t>1</w:t>
      </w:r>
      <w:r w:rsidRPr="000A504B">
        <w:rPr>
          <w:sz w:val="20"/>
          <w:szCs w:val="20"/>
        </w:rPr>
        <w:t>x napájecí zdroj v 1.</w:t>
      </w:r>
      <w:r w:rsidR="00846A9E" w:rsidRPr="000A504B">
        <w:rPr>
          <w:sz w:val="20"/>
          <w:szCs w:val="20"/>
        </w:rPr>
        <w:t>N</w:t>
      </w:r>
      <w:r w:rsidRPr="000A504B">
        <w:rPr>
          <w:sz w:val="20"/>
          <w:szCs w:val="20"/>
        </w:rPr>
        <w:t xml:space="preserve">P / </w:t>
      </w:r>
      <w:proofErr w:type="spellStart"/>
      <w:r w:rsidRPr="000A504B">
        <w:rPr>
          <w:sz w:val="20"/>
          <w:szCs w:val="20"/>
        </w:rPr>
        <w:t>m.č</w:t>
      </w:r>
      <w:proofErr w:type="spellEnd"/>
      <w:r w:rsidRPr="000A504B">
        <w:rPr>
          <w:sz w:val="20"/>
          <w:szCs w:val="20"/>
        </w:rPr>
        <w:t>. 0.</w:t>
      </w:r>
      <w:r w:rsidR="00846A9E" w:rsidRPr="000A504B">
        <w:rPr>
          <w:sz w:val="20"/>
          <w:szCs w:val="20"/>
        </w:rPr>
        <w:t>02</w:t>
      </w:r>
    </w:p>
    <w:p w14:paraId="5CB21FEC" w14:textId="0D1FCAC5" w:rsidR="00846A9E" w:rsidRPr="000A504B" w:rsidRDefault="00846A9E" w:rsidP="00123B36">
      <w:pPr>
        <w:pStyle w:val="Popisytechnick"/>
        <w:ind w:left="720"/>
        <w:rPr>
          <w:sz w:val="20"/>
          <w:szCs w:val="20"/>
        </w:rPr>
      </w:pPr>
      <w:r w:rsidRPr="000A504B">
        <w:rPr>
          <w:sz w:val="20"/>
          <w:szCs w:val="20"/>
        </w:rPr>
        <w:t xml:space="preserve">- 1x napájecí zdroj v 1.NP / </w:t>
      </w:r>
      <w:proofErr w:type="spellStart"/>
      <w:r w:rsidRPr="000A504B">
        <w:rPr>
          <w:sz w:val="20"/>
          <w:szCs w:val="20"/>
        </w:rPr>
        <w:t>m.č</w:t>
      </w:r>
      <w:proofErr w:type="spellEnd"/>
      <w:r w:rsidRPr="000A504B">
        <w:rPr>
          <w:sz w:val="20"/>
          <w:szCs w:val="20"/>
        </w:rPr>
        <w:t>. 0.018</w:t>
      </w:r>
    </w:p>
    <w:p w14:paraId="5ED12527" w14:textId="7F5C192C" w:rsidR="00846A9E" w:rsidRPr="000A504B" w:rsidRDefault="00846A9E" w:rsidP="00123B36">
      <w:pPr>
        <w:pStyle w:val="Popisytechnick"/>
        <w:ind w:left="720"/>
        <w:rPr>
          <w:sz w:val="20"/>
          <w:szCs w:val="20"/>
        </w:rPr>
      </w:pPr>
      <w:r w:rsidRPr="000A504B">
        <w:rPr>
          <w:sz w:val="20"/>
          <w:szCs w:val="20"/>
        </w:rPr>
        <w:t xml:space="preserve">- 1x napájecí zdroj ve 2.NP / </w:t>
      </w:r>
      <w:proofErr w:type="spellStart"/>
      <w:r w:rsidRPr="000A504B">
        <w:rPr>
          <w:sz w:val="20"/>
          <w:szCs w:val="20"/>
        </w:rPr>
        <w:t>m.č</w:t>
      </w:r>
      <w:proofErr w:type="spellEnd"/>
      <w:r w:rsidRPr="000A504B">
        <w:rPr>
          <w:sz w:val="20"/>
          <w:szCs w:val="20"/>
        </w:rPr>
        <w:t>. 121</w:t>
      </w:r>
    </w:p>
    <w:p w14:paraId="1BD121C2" w14:textId="77777777" w:rsidR="00FA72C1" w:rsidRPr="000A504B" w:rsidRDefault="00FA72C1" w:rsidP="00FA72C1">
      <w:pPr>
        <w:pStyle w:val="Popisytechnick"/>
        <w:pBdr>
          <w:bottom w:val="single" w:sz="4" w:space="1" w:color="auto"/>
        </w:pBdr>
        <w:jc w:val="both"/>
        <w:rPr>
          <w:b/>
          <w:bCs/>
          <w:sz w:val="24"/>
          <w:szCs w:val="24"/>
        </w:rPr>
      </w:pPr>
    </w:p>
    <w:p w14:paraId="7D420ADF" w14:textId="14A86902" w:rsidR="00846A9E" w:rsidRPr="000A504B" w:rsidRDefault="00846A9E" w:rsidP="00FA72C1">
      <w:pPr>
        <w:pStyle w:val="Popisytechnick"/>
        <w:pBdr>
          <w:bottom w:val="single" w:sz="4" w:space="1" w:color="auto"/>
        </w:pBdr>
        <w:jc w:val="both"/>
        <w:rPr>
          <w:b/>
          <w:bCs/>
          <w:sz w:val="24"/>
          <w:szCs w:val="24"/>
        </w:rPr>
      </w:pPr>
      <w:r w:rsidRPr="000A504B">
        <w:rPr>
          <w:b/>
          <w:bCs/>
          <w:sz w:val="24"/>
          <w:szCs w:val="24"/>
        </w:rPr>
        <w:t xml:space="preserve">1x napájecí zdroj ve 3.NP / </w:t>
      </w:r>
      <w:proofErr w:type="spellStart"/>
      <w:r w:rsidRPr="000A504B">
        <w:rPr>
          <w:b/>
          <w:bCs/>
          <w:sz w:val="24"/>
          <w:szCs w:val="24"/>
        </w:rPr>
        <w:t>m.č</w:t>
      </w:r>
      <w:proofErr w:type="spellEnd"/>
      <w:r w:rsidRPr="000A504B">
        <w:rPr>
          <w:b/>
          <w:bCs/>
          <w:sz w:val="24"/>
          <w:szCs w:val="24"/>
        </w:rPr>
        <w:t>. 220</w:t>
      </w:r>
    </w:p>
    <w:p w14:paraId="79DF97A8" w14:textId="61D5E100" w:rsidR="00641FED" w:rsidRPr="000A504B" w:rsidRDefault="00D70E1A" w:rsidP="00641FED">
      <w:r w:rsidRPr="000A504B">
        <w:t xml:space="preserve">V místnosti číslo 223, </w:t>
      </w:r>
      <w:proofErr w:type="spellStart"/>
      <w:r w:rsidRPr="000A504B">
        <w:t>machine</w:t>
      </w:r>
      <w:proofErr w:type="spellEnd"/>
      <w:r w:rsidRPr="000A504B">
        <w:t xml:space="preserve"> </w:t>
      </w:r>
      <w:proofErr w:type="spellStart"/>
      <w:r w:rsidRPr="000A504B">
        <w:t>roomu</w:t>
      </w:r>
      <w:proofErr w:type="spellEnd"/>
      <w:r w:rsidRPr="000A504B">
        <w:t>. Je instalována sestava stávajících napájecích zdrojů systému EKV. Jedná se o zdroj pro napájení řídicích jednotek a samostatný zdroj pro napájení elektrických zámků. Napájecí větve elektrických zámků budou v případě požárů odpojeny kontaktem ze systému EPS, tento kontakt je dle předané dokumentace DSPS stávající.</w:t>
      </w:r>
    </w:p>
    <w:p w14:paraId="6DEA89D8" w14:textId="77777777" w:rsidR="00D70E1A" w:rsidRPr="000A504B" w:rsidRDefault="00D70E1A" w:rsidP="000A504B">
      <w:pPr>
        <w:pStyle w:val="Popisytechnick"/>
        <w:pBdr>
          <w:bottom w:val="single" w:sz="4" w:space="1" w:color="auto"/>
        </w:pBdr>
        <w:jc w:val="both"/>
        <w:rPr>
          <w:b/>
          <w:bCs/>
          <w:sz w:val="24"/>
          <w:szCs w:val="24"/>
        </w:rPr>
      </w:pPr>
      <w:r w:rsidRPr="000A504B">
        <w:rPr>
          <w:b/>
          <w:bCs/>
          <w:sz w:val="24"/>
          <w:szCs w:val="24"/>
        </w:rPr>
        <w:t xml:space="preserve">- 1x napájecí zdroj ve 4.NP / </w:t>
      </w:r>
      <w:proofErr w:type="spellStart"/>
      <w:r w:rsidRPr="000A504B">
        <w:rPr>
          <w:b/>
          <w:bCs/>
          <w:sz w:val="24"/>
          <w:szCs w:val="24"/>
        </w:rPr>
        <w:t>m.č</w:t>
      </w:r>
      <w:proofErr w:type="spellEnd"/>
      <w:r w:rsidRPr="000A504B">
        <w:rPr>
          <w:b/>
          <w:bCs/>
          <w:sz w:val="24"/>
          <w:szCs w:val="24"/>
        </w:rPr>
        <w:t>. 316</w:t>
      </w:r>
    </w:p>
    <w:p w14:paraId="0C2114C6" w14:textId="513CC80B" w:rsidR="00641FED" w:rsidRPr="00123B36" w:rsidRDefault="0092196C" w:rsidP="00641FED">
      <w:r w:rsidRPr="000A504B">
        <w:t>Tento zdroj je umístěn v místnosti serverovny (stávající) z tohoto zdroje bud</w:t>
      </w:r>
      <w:r w:rsidR="000A504B">
        <w:t>e</w:t>
      </w:r>
      <w:r w:rsidRPr="000A504B">
        <w:t xml:space="preserve"> proveden</w:t>
      </w:r>
      <w:r w:rsidR="000A504B">
        <w:t>a</w:t>
      </w:r>
      <w:r w:rsidRPr="000A504B">
        <w:t xml:space="preserve"> </w:t>
      </w:r>
      <w:r w:rsidR="000A504B">
        <w:t>jedna</w:t>
      </w:r>
      <w:r w:rsidRPr="000A504B">
        <w:t xml:space="preserve"> napájecí vět</w:t>
      </w:r>
      <w:r w:rsidR="000A504B">
        <w:t>ev</w:t>
      </w:r>
      <w:r w:rsidRPr="000A504B">
        <w:t xml:space="preserve"> pro napájení elektromechanick</w:t>
      </w:r>
      <w:r w:rsidR="000A504B">
        <w:t>ého</w:t>
      </w:r>
      <w:r w:rsidRPr="000A504B">
        <w:t xml:space="preserve"> zámk</w:t>
      </w:r>
      <w:r w:rsidR="000A504B">
        <w:t>u</w:t>
      </w:r>
      <w:r w:rsidRPr="000A504B">
        <w:t xml:space="preserve"> ve 4 patře, tj. v 5. NP. </w:t>
      </w:r>
      <w:r w:rsidR="000A504B">
        <w:t>Ta</w:t>
      </w:r>
      <w:r w:rsidRPr="000A504B">
        <w:t>to vět</w:t>
      </w:r>
      <w:r w:rsidR="000A504B">
        <w:t>e</w:t>
      </w:r>
      <w:r w:rsidRPr="000A504B">
        <w:t>v budou kontaktem ze systému EPS při požáru přerušen</w:t>
      </w:r>
      <w:r w:rsidR="000A504B">
        <w:t>a</w:t>
      </w:r>
      <w:r w:rsidRPr="000A504B">
        <w:t>.</w:t>
      </w:r>
    </w:p>
    <w:p w14:paraId="6A47993E" w14:textId="613CE14F" w:rsidR="0025000E" w:rsidRDefault="0025000E" w:rsidP="0025000E">
      <w:pPr>
        <w:pStyle w:val="Nadpis2"/>
        <w:numPr>
          <w:ilvl w:val="1"/>
          <w:numId w:val="1"/>
        </w:numPr>
      </w:pPr>
      <w:bookmarkStart w:id="61" w:name="_Toc461444167"/>
      <w:bookmarkStart w:id="62" w:name="_Toc157597707"/>
      <w:r w:rsidRPr="00557FB9">
        <w:t xml:space="preserve">Monitorovaná zařízení systémem </w:t>
      </w:r>
      <w:proofErr w:type="gramStart"/>
      <w:r w:rsidRPr="00557FB9">
        <w:t>EPS</w:t>
      </w:r>
      <w:bookmarkEnd w:id="61"/>
      <w:r w:rsidR="00681B27">
        <w:t xml:space="preserve"> - upravovaná</w:t>
      </w:r>
      <w:bookmarkEnd w:id="62"/>
      <w:proofErr w:type="gramEnd"/>
    </w:p>
    <w:p w14:paraId="5F6D1BC4" w14:textId="48B5348B" w:rsidR="00681B27" w:rsidRDefault="00681B27" w:rsidP="00681B27">
      <w:pPr>
        <w:pStyle w:val="Default"/>
        <w:rPr>
          <w:rFonts w:asciiTheme="minorHAnsi" w:hAnsiTheme="minorHAnsi" w:cstheme="minorHAnsi"/>
        </w:rPr>
      </w:pPr>
      <w:bookmarkStart w:id="63" w:name="_Toc461444168"/>
      <w:r>
        <w:rPr>
          <w:rFonts w:asciiTheme="minorHAnsi" w:hAnsiTheme="minorHAnsi" w:cstheme="minorHAnsi"/>
        </w:rPr>
        <w:t>V 1.PP bude z důvodu doplnění VZT jednotek v </w:t>
      </w:r>
      <w:proofErr w:type="spellStart"/>
      <w:r>
        <w:rPr>
          <w:rFonts w:asciiTheme="minorHAnsi" w:hAnsiTheme="minorHAnsi" w:cstheme="minorHAnsi"/>
        </w:rPr>
        <w:t>m.č</w:t>
      </w:r>
      <w:proofErr w:type="spellEnd"/>
      <w:r>
        <w:rPr>
          <w:rFonts w:asciiTheme="minorHAnsi" w:hAnsiTheme="minorHAnsi" w:cstheme="minorHAnsi"/>
        </w:rPr>
        <w:t>. S11 provedeno:</w:t>
      </w:r>
    </w:p>
    <w:p w14:paraId="4054DFE9" w14:textId="11E0280C" w:rsidR="00681B27" w:rsidRDefault="00681B27" w:rsidP="00681B27">
      <w:pPr>
        <w:pStyle w:val="Default"/>
        <w:rPr>
          <w:rFonts w:asciiTheme="minorHAnsi" w:hAnsiTheme="minorHAnsi" w:cstheme="minorHAnsi"/>
        </w:rPr>
      </w:pPr>
      <w:r>
        <w:rPr>
          <w:rFonts w:asciiTheme="minorHAnsi" w:hAnsiTheme="minorHAnsi" w:cstheme="minorHAnsi"/>
        </w:rPr>
        <w:t>Monitoring sumární uzavření požární klapky PK – „klapka uzavřena“</w:t>
      </w:r>
    </w:p>
    <w:p w14:paraId="1BD2B827" w14:textId="3CE0A9D5" w:rsidR="00681B27" w:rsidRPr="004B071F" w:rsidRDefault="00681B27" w:rsidP="00681B27">
      <w:pPr>
        <w:pStyle w:val="Default"/>
        <w:rPr>
          <w:rFonts w:asciiTheme="minorHAnsi" w:hAnsiTheme="minorHAnsi" w:cstheme="minorHAnsi"/>
        </w:rPr>
      </w:pPr>
      <w:r w:rsidRPr="004B071F">
        <w:rPr>
          <w:rFonts w:asciiTheme="minorHAnsi" w:hAnsiTheme="minorHAnsi" w:cstheme="minorHAnsi"/>
        </w:rPr>
        <w:t xml:space="preserve">Do regulátoru v rozvaděči RA0.2 je signalizováno uzavření požárních klapek, při uzavření požární klapky je blokován z řídícího systému chod VZT jednotky a uzavření požární klapky bude přenášeno na dispečerské pracoviště. Přes reléové výstupy regulátoru bude přenášeno hlášení o uzavření požárních klapek do ústředny EPS. </w:t>
      </w:r>
    </w:p>
    <w:p w14:paraId="0AD1FBBE" w14:textId="77777777" w:rsidR="0025000E" w:rsidRPr="0054647D" w:rsidRDefault="0025000E" w:rsidP="0025000E">
      <w:pPr>
        <w:pStyle w:val="Nadpis2"/>
        <w:numPr>
          <w:ilvl w:val="1"/>
          <w:numId w:val="1"/>
        </w:numPr>
      </w:pPr>
      <w:bookmarkStart w:id="64" w:name="_Toc157597708"/>
      <w:r w:rsidRPr="0054647D">
        <w:t>Dálkový přenos</w:t>
      </w:r>
      <w:bookmarkEnd w:id="56"/>
      <w:bookmarkEnd w:id="57"/>
      <w:bookmarkEnd w:id="63"/>
      <w:bookmarkEnd w:id="64"/>
    </w:p>
    <w:p w14:paraId="411AAC65" w14:textId="5831FFC0" w:rsidR="00846A9E" w:rsidRDefault="0025000E" w:rsidP="0092196C">
      <w:r>
        <w:t xml:space="preserve">Dálkový přenos na HZS </w:t>
      </w:r>
      <w:proofErr w:type="spellStart"/>
      <w:r w:rsidR="00C321DF">
        <w:t>Ol</w:t>
      </w:r>
      <w:r>
        <w:t>K</w:t>
      </w:r>
      <w:proofErr w:type="spellEnd"/>
      <w:r>
        <w:t xml:space="preserve"> </w:t>
      </w:r>
      <w:r w:rsidR="000E3919">
        <w:t>j</w:t>
      </w:r>
      <w:r>
        <w:t xml:space="preserve">e </w:t>
      </w:r>
      <w:r w:rsidR="0092196C">
        <w:t>instalová</w:t>
      </w:r>
      <w:r w:rsidR="00846A9E">
        <w:t>n</w:t>
      </w:r>
      <w:r>
        <w:t>.</w:t>
      </w:r>
      <w:r w:rsidRPr="00337323">
        <w:t xml:space="preserve"> </w:t>
      </w:r>
      <w:bookmarkStart w:id="65" w:name="_Toc461444169"/>
      <w:bookmarkEnd w:id="58"/>
      <w:bookmarkEnd w:id="59"/>
    </w:p>
    <w:p w14:paraId="2E24C98E" w14:textId="77777777" w:rsidR="0025000E" w:rsidRDefault="0025000E" w:rsidP="0025000E">
      <w:pPr>
        <w:pStyle w:val="Nadpis2"/>
        <w:numPr>
          <w:ilvl w:val="1"/>
          <w:numId w:val="1"/>
        </w:numPr>
      </w:pPr>
      <w:bookmarkStart w:id="66" w:name="_Toc157597709"/>
      <w:r>
        <w:t>Postupy řízení</w:t>
      </w:r>
      <w:bookmarkEnd w:id="65"/>
      <w:bookmarkEnd w:id="66"/>
    </w:p>
    <w:p w14:paraId="54552321" w14:textId="17FE0232" w:rsidR="0025000E" w:rsidRDefault="0092196C" w:rsidP="0025000E">
      <w:r>
        <w:t>Jsou stávající – beze změn.</w:t>
      </w:r>
    </w:p>
    <w:p w14:paraId="61317AF5" w14:textId="77777777" w:rsidR="0025000E" w:rsidRPr="00870F39" w:rsidRDefault="0025000E" w:rsidP="0025000E">
      <w:pPr>
        <w:pStyle w:val="Nadpis2"/>
        <w:numPr>
          <w:ilvl w:val="1"/>
          <w:numId w:val="1"/>
        </w:numPr>
      </w:pPr>
      <w:bookmarkStart w:id="67" w:name="_Toc461444170"/>
      <w:bookmarkStart w:id="68" w:name="_Toc157597710"/>
      <w:r w:rsidRPr="00870F39">
        <w:t>Napájení</w:t>
      </w:r>
      <w:bookmarkEnd w:id="67"/>
      <w:bookmarkEnd w:id="68"/>
    </w:p>
    <w:p w14:paraId="38955ACF" w14:textId="76EE7E31" w:rsidR="0025000E" w:rsidRDefault="0092196C" w:rsidP="0025000E">
      <w:r>
        <w:t>Je stávající – beze změn.</w:t>
      </w:r>
    </w:p>
    <w:p w14:paraId="54C98473" w14:textId="77777777" w:rsidR="00625918" w:rsidRPr="005D0751" w:rsidRDefault="00625918" w:rsidP="00625918">
      <w:pPr>
        <w:pStyle w:val="Nadpis2"/>
        <w:numPr>
          <w:ilvl w:val="1"/>
          <w:numId w:val="1"/>
        </w:numPr>
      </w:pPr>
      <w:bookmarkStart w:id="69" w:name="_Toc497111425"/>
      <w:bookmarkStart w:id="70" w:name="_Toc8385643"/>
      <w:bookmarkStart w:id="71" w:name="_Toc157597711"/>
      <w:r w:rsidRPr="005D0751">
        <w:t>Kabeláž</w:t>
      </w:r>
      <w:bookmarkEnd w:id="69"/>
      <w:bookmarkEnd w:id="70"/>
      <w:bookmarkEnd w:id="71"/>
    </w:p>
    <w:p w14:paraId="51EB1408" w14:textId="77777777" w:rsidR="00625918" w:rsidRPr="005D0751" w:rsidRDefault="00625918" w:rsidP="00625918">
      <w:r w:rsidRPr="005D0751">
        <w:t>Systém EPS používá tyto typy kabelů:</w:t>
      </w:r>
    </w:p>
    <w:p w14:paraId="426C5218" w14:textId="77777777" w:rsidR="00625918" w:rsidRPr="005D0751" w:rsidRDefault="00625918" w:rsidP="007F7EA4">
      <w:pPr>
        <w:pStyle w:val="Odstavecseseznamem"/>
        <w:numPr>
          <w:ilvl w:val="0"/>
          <w:numId w:val="10"/>
        </w:numPr>
      </w:pPr>
      <w:proofErr w:type="spellStart"/>
      <w:r w:rsidRPr="005D0751">
        <w:t>Bezhalogenové</w:t>
      </w:r>
      <w:proofErr w:type="spellEnd"/>
      <w:r w:rsidRPr="005D0751">
        <w:t xml:space="preserve"> nízkofrekvenční sdělovací kabely s Al stíněním s malým množstvím uvolněného tepla v případě požáru, typ 1x2x0,8 B2</w:t>
      </w:r>
      <w:proofErr w:type="gramStart"/>
      <w:r w:rsidRPr="005D0751">
        <w:t>ca,s</w:t>
      </w:r>
      <w:proofErr w:type="gramEnd"/>
      <w:r w:rsidRPr="005D0751">
        <w:t>1,d1 – pro kruhové linky</w:t>
      </w:r>
    </w:p>
    <w:p w14:paraId="50963EBB" w14:textId="5EFB89D2" w:rsidR="00625918" w:rsidRPr="005D0751" w:rsidRDefault="00BF5FDB" w:rsidP="007F7EA4">
      <w:pPr>
        <w:pStyle w:val="Odstavecseseznamem"/>
        <w:numPr>
          <w:ilvl w:val="0"/>
          <w:numId w:val="10"/>
        </w:numPr>
      </w:pPr>
      <w:r>
        <w:t xml:space="preserve">Kabely silové </w:t>
      </w:r>
      <w:r w:rsidR="00721DFB" w:rsidRPr="005D0751">
        <w:t>se zachováním funkčnosti kabelové trasy při požáru podle ČSN 73 0895</w:t>
      </w:r>
      <w:r w:rsidR="00721DFB">
        <w:t xml:space="preserve">, </w:t>
      </w:r>
      <w:r w:rsidR="00625918" w:rsidRPr="005D0751">
        <w:t>CSKH-V180, P-30</w:t>
      </w:r>
      <w:proofErr w:type="gramStart"/>
      <w:r w:rsidR="00625918" w:rsidRPr="005D0751">
        <w:t>R ,</w:t>
      </w:r>
      <w:proofErr w:type="gramEnd"/>
      <w:r w:rsidR="00625918" w:rsidRPr="005D0751">
        <w:t xml:space="preserve"> PH120-R 3x2.5 B2ca,s1,d1 – pro napojení ovládaných zařízení na napětí do 1000V</w:t>
      </w:r>
    </w:p>
    <w:p w14:paraId="2EF167DF" w14:textId="19459EB7" w:rsidR="00625918" w:rsidRPr="005D0751" w:rsidRDefault="00BF5FDB" w:rsidP="007F7EA4">
      <w:pPr>
        <w:pStyle w:val="Odstavecseseznamem"/>
        <w:numPr>
          <w:ilvl w:val="0"/>
          <w:numId w:val="10"/>
        </w:numPr>
      </w:pPr>
      <w:r>
        <w:lastRenderedPageBreak/>
        <w:t xml:space="preserve">Kabely silové </w:t>
      </w:r>
      <w:r w:rsidR="00721DFB">
        <w:t xml:space="preserve">typ </w:t>
      </w:r>
      <w:r w:rsidRPr="00BF5FDB">
        <w:t xml:space="preserve">CXKH-R </w:t>
      </w:r>
      <w:r w:rsidR="00625918" w:rsidRPr="005D0751">
        <w:t>3x1,5</w:t>
      </w:r>
      <w:r w:rsidR="00721DFB">
        <w:t xml:space="preserve"> B2</w:t>
      </w:r>
      <w:proofErr w:type="gramStart"/>
      <w:r w:rsidR="00721DFB">
        <w:t>ca,s</w:t>
      </w:r>
      <w:proofErr w:type="gramEnd"/>
      <w:r w:rsidR="00721DFB">
        <w:t>1,d1</w:t>
      </w:r>
      <w:r w:rsidR="00625918" w:rsidRPr="005D0751">
        <w:t xml:space="preserve"> – Napájení a ovládání PK se servopohonem 230VAC</w:t>
      </w:r>
    </w:p>
    <w:p w14:paraId="7E2AAAFA" w14:textId="5CFB3FCC" w:rsidR="00625918" w:rsidRPr="005D0751" w:rsidRDefault="00625918" w:rsidP="007F7EA4">
      <w:pPr>
        <w:pStyle w:val="Odstavecseseznamem"/>
        <w:numPr>
          <w:ilvl w:val="0"/>
          <w:numId w:val="10"/>
        </w:numPr>
      </w:pPr>
      <w:proofErr w:type="spellStart"/>
      <w:r w:rsidRPr="005D0751">
        <w:t>Bezhalogenové</w:t>
      </w:r>
      <w:proofErr w:type="spellEnd"/>
      <w:r w:rsidRPr="005D0751">
        <w:t xml:space="preserve"> nízkofrekvenční sdělovací kabely s Al stíněním s malým množstvím uvolněného tepla v případě požáru a se zachováním funkčnosti kabelové trasy při požáru podle ČSN 73 0895, 2x2x0,8, B2ca s1 d1, P</w:t>
      </w:r>
      <w:r w:rsidR="00721DFB">
        <w:t>30</w:t>
      </w:r>
      <w:r w:rsidRPr="005D0751">
        <w:t xml:space="preserve">-R – P90-R, PH120-R – pro napojení ovládaných zařízení na napětí do </w:t>
      </w:r>
      <w:proofErr w:type="gramStart"/>
      <w:r w:rsidRPr="005D0751">
        <w:t>100V</w:t>
      </w:r>
      <w:proofErr w:type="gramEnd"/>
      <w:r w:rsidRPr="005D0751">
        <w:t xml:space="preserve"> </w:t>
      </w:r>
    </w:p>
    <w:p w14:paraId="45EE3846" w14:textId="2E7F26AD" w:rsidR="00625918" w:rsidRPr="005D0751" w:rsidRDefault="00721DFB" w:rsidP="007F7EA4">
      <w:pPr>
        <w:pStyle w:val="Odstavecseseznamem"/>
        <w:numPr>
          <w:ilvl w:val="0"/>
          <w:numId w:val="10"/>
        </w:numPr>
      </w:pPr>
      <w:r>
        <w:t>Kabely silové</w:t>
      </w:r>
      <w:r w:rsidRPr="005D0751">
        <w:t xml:space="preserve"> se zachováním funkčnosti kabelové trasy při požáru podle ČSN 73 0895</w:t>
      </w:r>
      <w:r>
        <w:t xml:space="preserve"> </w:t>
      </w:r>
      <w:r w:rsidR="00625918" w:rsidRPr="005D0751">
        <w:t>CSKH-V</w:t>
      </w:r>
      <w:proofErr w:type="gramStart"/>
      <w:r w:rsidR="00625918" w:rsidRPr="005D0751">
        <w:t>180,P</w:t>
      </w:r>
      <w:proofErr w:type="gramEnd"/>
      <w:r w:rsidR="00625918" w:rsidRPr="005D0751">
        <w:t>-30R, PH120-R 2x1-2,5 B2ca,s1,d1 – pro napojení větví houkaček v systému EPS</w:t>
      </w:r>
    </w:p>
    <w:p w14:paraId="5EF1AE38" w14:textId="77777777" w:rsidR="00625918" w:rsidRDefault="00625918" w:rsidP="00625918">
      <w:r>
        <w:t xml:space="preserve">Funkční kabelové trasy a typy kabelů musí být vždy provedeny, včetně jejich uložení, dle prostorů a PÚ, kterými procházejí a dle platných vyhlášek </w:t>
      </w:r>
      <w:proofErr w:type="gramStart"/>
      <w:r>
        <w:t>a  ČSN</w:t>
      </w:r>
      <w:proofErr w:type="gramEnd"/>
      <w:r>
        <w:t xml:space="preserve">, zejména </w:t>
      </w:r>
      <w:proofErr w:type="spellStart"/>
      <w:r>
        <w:t>Vyhl</w:t>
      </w:r>
      <w:proofErr w:type="spellEnd"/>
      <w:r>
        <w:t>. 268/2011 Sb., ČSN 73 0895, ČSN 34 2410, ČSN 73 0848.</w:t>
      </w:r>
    </w:p>
    <w:p w14:paraId="78B57D8C" w14:textId="77777777" w:rsidR="00187444" w:rsidRDefault="00187444" w:rsidP="00187444">
      <w:pPr>
        <w:pStyle w:val="Nadpis2"/>
      </w:pPr>
      <w:bookmarkStart w:id="72" w:name="_Toc157597712"/>
      <w:r>
        <w:t>Návaznosti, připravenost</w:t>
      </w:r>
      <w:bookmarkEnd w:id="72"/>
    </w:p>
    <w:p w14:paraId="659E5094" w14:textId="77777777" w:rsidR="00187444" w:rsidRDefault="00187444" w:rsidP="00187444">
      <w:r>
        <w:t xml:space="preserve">Dodavatel </w:t>
      </w:r>
      <w:r w:rsidR="00360235">
        <w:t>EPS</w:t>
      </w:r>
      <w:r>
        <w:t xml:space="preserve"> zajistí:</w:t>
      </w:r>
    </w:p>
    <w:p w14:paraId="05862D30" w14:textId="77777777" w:rsidR="00625918" w:rsidRPr="007F3B77" w:rsidRDefault="00625918" w:rsidP="007F7EA4">
      <w:pPr>
        <w:pStyle w:val="Odstavecseseznamem"/>
        <w:numPr>
          <w:ilvl w:val="0"/>
          <w:numId w:val="28"/>
        </w:numPr>
        <w:suppressAutoHyphens/>
        <w:spacing w:after="0"/>
        <w:contextualSpacing w:val="0"/>
      </w:pPr>
      <w:r w:rsidRPr="007F3B77">
        <w:t>Dodavatel EPS zajistí:</w:t>
      </w:r>
    </w:p>
    <w:p w14:paraId="078041BD" w14:textId="77777777" w:rsidR="00625918" w:rsidRPr="007F3B77" w:rsidRDefault="00625918" w:rsidP="007F7EA4">
      <w:pPr>
        <w:pStyle w:val="Odstavecseseznamem"/>
        <w:numPr>
          <w:ilvl w:val="0"/>
          <w:numId w:val="28"/>
        </w:numPr>
        <w:suppressAutoHyphens/>
        <w:spacing w:after="0"/>
        <w:contextualSpacing w:val="0"/>
      </w:pPr>
      <w:r w:rsidRPr="007F3B77">
        <w:t>Montáž všech prvků dle specifikace</w:t>
      </w:r>
    </w:p>
    <w:p w14:paraId="5E66A515" w14:textId="77777777" w:rsidR="00625918" w:rsidRDefault="00625918" w:rsidP="007F7EA4">
      <w:pPr>
        <w:pStyle w:val="Odstavecseseznamem"/>
        <w:numPr>
          <w:ilvl w:val="0"/>
          <w:numId w:val="28"/>
        </w:numPr>
        <w:suppressAutoHyphens/>
        <w:spacing w:after="0"/>
        <w:contextualSpacing w:val="0"/>
      </w:pPr>
      <w:r w:rsidRPr="007F3B77">
        <w:t>Drobné stavební úpravy jako např. vrtání příček, zdí a stropů, dále drážkování apod.</w:t>
      </w:r>
    </w:p>
    <w:p w14:paraId="22D80407" w14:textId="77777777" w:rsidR="00625918" w:rsidRPr="007F3B77" w:rsidRDefault="00625918" w:rsidP="007F7EA4">
      <w:pPr>
        <w:pStyle w:val="Odstavecseseznamem"/>
        <w:numPr>
          <w:ilvl w:val="0"/>
          <w:numId w:val="28"/>
        </w:numPr>
        <w:suppressAutoHyphens/>
        <w:spacing w:after="0"/>
        <w:contextualSpacing w:val="0"/>
      </w:pPr>
      <w:r>
        <w:t xml:space="preserve">Součinnost se zapojováním přes rozváděče a řídící prvky ostatních profesí – </w:t>
      </w:r>
      <w:proofErr w:type="spellStart"/>
      <w:r>
        <w:t>MaR</w:t>
      </w:r>
      <w:proofErr w:type="spellEnd"/>
      <w:r>
        <w:t>, ENN, PZTS</w:t>
      </w:r>
    </w:p>
    <w:p w14:paraId="541F3B83" w14:textId="77777777" w:rsidR="00625918" w:rsidRPr="007F3B77" w:rsidRDefault="00625918" w:rsidP="00625918">
      <w:pPr>
        <w:suppressAutoHyphens/>
        <w:spacing w:after="0"/>
      </w:pPr>
      <w:r w:rsidRPr="007F3B77">
        <w:t>Dodavatel EPS nezajišťuje:</w:t>
      </w:r>
    </w:p>
    <w:p w14:paraId="157611CA" w14:textId="0221110C" w:rsidR="00721DFB" w:rsidRDefault="00625918" w:rsidP="007F7EA4">
      <w:pPr>
        <w:pStyle w:val="Odstavecseseznamem"/>
        <w:numPr>
          <w:ilvl w:val="0"/>
          <w:numId w:val="28"/>
        </w:numPr>
        <w:suppressAutoHyphens/>
        <w:spacing w:after="0"/>
        <w:contextualSpacing w:val="0"/>
      </w:pPr>
      <w:r w:rsidRPr="007F3B77">
        <w:t>Přívod napájení pro ústřednu EPS a podružné zdroje, příprav</w:t>
      </w:r>
      <w:r>
        <w:t>u</w:t>
      </w:r>
      <w:r w:rsidRPr="007F3B77">
        <w:t xml:space="preserve"> pro součinnost s profesí EPS</w:t>
      </w:r>
      <w:r w:rsidR="00721DFB">
        <w:t xml:space="preserve"> </w:t>
      </w:r>
      <w:r w:rsidR="00721DFB" w:rsidRPr="007F3B77">
        <w:t>a napájení PK se servopohony v rozváděčích ENN – zajistí dodavatel ENN</w:t>
      </w:r>
    </w:p>
    <w:p w14:paraId="4D3AE88E" w14:textId="25E1E916" w:rsidR="00625918" w:rsidRPr="007F3B77" w:rsidRDefault="00625918" w:rsidP="007F7EA4">
      <w:pPr>
        <w:pStyle w:val="Odstavecseseznamem"/>
        <w:numPr>
          <w:ilvl w:val="0"/>
          <w:numId w:val="28"/>
        </w:numPr>
        <w:suppressAutoHyphens/>
        <w:spacing w:after="0"/>
        <w:contextualSpacing w:val="0"/>
      </w:pPr>
      <w:r w:rsidRPr="007F3B77">
        <w:t xml:space="preserve"> </w:t>
      </w:r>
      <w:r w:rsidR="00721DFB">
        <w:t xml:space="preserve">Přípravu pro součinnost </w:t>
      </w:r>
      <w:r w:rsidRPr="007F3B77">
        <w:t xml:space="preserve">při vypínání provozní VZT </w:t>
      </w:r>
      <w:r w:rsidR="00721DFB">
        <w:t>a čtení stavu PK</w:t>
      </w:r>
      <w:r w:rsidRPr="007F3B77">
        <w:t xml:space="preserve"> v rozváděčích </w:t>
      </w:r>
      <w:proofErr w:type="spellStart"/>
      <w:r w:rsidR="00721DFB">
        <w:t>MaR</w:t>
      </w:r>
      <w:proofErr w:type="spellEnd"/>
      <w:r w:rsidRPr="007F3B77">
        <w:t xml:space="preserve"> – zajistí dodavatel </w:t>
      </w:r>
      <w:proofErr w:type="spellStart"/>
      <w:r w:rsidR="00721DFB">
        <w:t>MaR</w:t>
      </w:r>
      <w:proofErr w:type="spellEnd"/>
    </w:p>
    <w:p w14:paraId="67F872DD" w14:textId="77777777" w:rsidR="00625918" w:rsidRDefault="00625918" w:rsidP="007F7EA4">
      <w:pPr>
        <w:pStyle w:val="Odstavecseseznamem"/>
        <w:numPr>
          <w:ilvl w:val="0"/>
          <w:numId w:val="28"/>
        </w:numPr>
        <w:suppressAutoHyphens/>
        <w:spacing w:after="0"/>
        <w:contextualSpacing w:val="0"/>
      </w:pPr>
      <w:r w:rsidRPr="007F3B77">
        <w:t>Zásadní stavební úpravy jako: větší prostupy, stoupačky, omítky, malby apod. – zajistí generální dodavatel stavby</w:t>
      </w:r>
    </w:p>
    <w:p w14:paraId="415B7BFA" w14:textId="77777777" w:rsidR="00625918" w:rsidRPr="007F3B77" w:rsidRDefault="00625918" w:rsidP="007F7EA4">
      <w:pPr>
        <w:pStyle w:val="Odstavecseseznamem"/>
        <w:numPr>
          <w:ilvl w:val="0"/>
          <w:numId w:val="28"/>
        </w:numPr>
        <w:suppressAutoHyphens/>
        <w:spacing w:after="0"/>
        <w:contextualSpacing w:val="0"/>
      </w:pPr>
      <w:r>
        <w:t>Dodávku el. zámků, ovládaných od EPS – dodávka jednotlivých dveří, součást stavební profese</w:t>
      </w:r>
    </w:p>
    <w:p w14:paraId="6DAFEAAD" w14:textId="77777777" w:rsidR="00594C3E" w:rsidRPr="00594C3E" w:rsidRDefault="00594C3E" w:rsidP="00594C3E">
      <w:pPr>
        <w:ind w:left="360"/>
        <w:rPr>
          <w:rFonts w:cs="Arial"/>
        </w:rPr>
      </w:pPr>
    </w:p>
    <w:p w14:paraId="10CAEC48" w14:textId="77777777" w:rsidR="00932BAE" w:rsidRDefault="00932BAE" w:rsidP="00932BAE">
      <w:pPr>
        <w:pStyle w:val="Nadpis1"/>
      </w:pPr>
      <w:bookmarkStart w:id="73" w:name="_Toc157597713"/>
      <w:r>
        <w:t>Závěr</w:t>
      </w:r>
      <w:bookmarkEnd w:id="73"/>
    </w:p>
    <w:p w14:paraId="05D05627" w14:textId="3F4F1E0C" w:rsidR="00721DFB" w:rsidRPr="00043A4C" w:rsidRDefault="00721DFB" w:rsidP="00721DFB">
      <w:r w:rsidRPr="002921EC">
        <w:t xml:space="preserve">Tato dokumentace je vypracována ve stupni pro </w:t>
      </w:r>
      <w:proofErr w:type="spellStart"/>
      <w:r w:rsidR="009349FE">
        <w:t>vydáná</w:t>
      </w:r>
      <w:proofErr w:type="spellEnd"/>
      <w:r w:rsidR="009349FE">
        <w:t xml:space="preserve"> stavebního povolení</w:t>
      </w:r>
      <w:r w:rsidRPr="002921EC">
        <w:t xml:space="preserve"> a nejedná se o dokumentaci </w:t>
      </w:r>
      <w:r w:rsidR="009349FE">
        <w:t>prováděcí/</w:t>
      </w:r>
      <w:r w:rsidRPr="002921EC">
        <w:t>realizační. Případný dodavatel je povinen respektovat veškeré právní předpisy České republiky, stejně jako vyhlášky a normy související s předmětem této PD.</w:t>
      </w:r>
    </w:p>
    <w:p w14:paraId="7F649623" w14:textId="77777777" w:rsidR="003D4B0A" w:rsidRPr="00043A4C" w:rsidRDefault="003D4B0A" w:rsidP="002F1AC6"/>
    <w:p w14:paraId="033248DF" w14:textId="571CBEC4" w:rsidR="00547C0B" w:rsidRDefault="00932BAE">
      <w:r w:rsidRPr="00711E1C">
        <w:t xml:space="preserve">V Ostravě </w:t>
      </w:r>
      <w:r w:rsidR="00004698">
        <w:t>1</w:t>
      </w:r>
      <w:r w:rsidR="0092196C">
        <w:t>2</w:t>
      </w:r>
      <w:r w:rsidR="00177DEB">
        <w:t>.</w:t>
      </w:r>
      <w:r w:rsidR="00711E1C" w:rsidRPr="00711E1C">
        <w:t>20</w:t>
      </w:r>
      <w:r w:rsidR="00721DFB">
        <w:t>2</w:t>
      </w:r>
      <w:r w:rsidR="0092196C">
        <w:t>3</w:t>
      </w:r>
      <w:r w:rsidR="00C74A6F">
        <w:t>,</w:t>
      </w:r>
      <w:r w:rsidR="00711E1C" w:rsidRPr="00711E1C">
        <w:t xml:space="preserve"> </w:t>
      </w:r>
      <w:r w:rsidR="00EC1336">
        <w:tab/>
      </w:r>
      <w:r w:rsidR="00EC1336">
        <w:tab/>
      </w:r>
      <w:r w:rsidR="00EC1336">
        <w:tab/>
      </w:r>
      <w:r w:rsidR="00EC1336">
        <w:tab/>
      </w:r>
      <w:r w:rsidRPr="00711E1C">
        <w:t xml:space="preserve">Ing. </w:t>
      </w:r>
      <w:r w:rsidR="00711E1C" w:rsidRPr="00711E1C">
        <w:t>Hana</w:t>
      </w:r>
      <w:r w:rsidRPr="00711E1C">
        <w:t xml:space="preserve"> </w:t>
      </w:r>
      <w:r w:rsidR="00711E1C" w:rsidRPr="00711E1C">
        <w:t>Matušková</w:t>
      </w:r>
    </w:p>
    <w:p w14:paraId="04CF45CA" w14:textId="77777777" w:rsidR="00547C0B" w:rsidRDefault="00547C0B">
      <w:r>
        <w:br w:type="page"/>
      </w:r>
    </w:p>
    <w:p w14:paraId="41294A29" w14:textId="1375B91F" w:rsidR="00547C0B" w:rsidRDefault="00547C0B" w:rsidP="00547C0B">
      <w:pPr>
        <w:pStyle w:val="Nadpis1"/>
      </w:pPr>
      <w:bookmarkStart w:id="74" w:name="_Toc157597714"/>
      <w:r>
        <w:lastRenderedPageBreak/>
        <w:t>Přílohy Technické zprávy</w:t>
      </w:r>
      <w:bookmarkEnd w:id="74"/>
    </w:p>
    <w:p w14:paraId="719408A6" w14:textId="5B54EFD3" w:rsidR="00547C0B" w:rsidRDefault="00547C0B">
      <w:r w:rsidRPr="00547C0B">
        <w:rPr>
          <w:noProof/>
        </w:rPr>
        <w:drawing>
          <wp:inline distT="0" distB="0" distL="0" distR="0" wp14:anchorId="1BF2EBD8" wp14:editId="56FCEBB7">
            <wp:extent cx="5580380" cy="7948295"/>
            <wp:effectExtent l="0" t="0" r="1270" b="0"/>
            <wp:docPr id="110901291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80380" cy="7948295"/>
                    </a:xfrm>
                    <a:prstGeom prst="rect">
                      <a:avLst/>
                    </a:prstGeom>
                    <a:noFill/>
                    <a:ln>
                      <a:noFill/>
                    </a:ln>
                  </pic:spPr>
                </pic:pic>
              </a:graphicData>
            </a:graphic>
          </wp:inline>
        </w:drawing>
      </w:r>
    </w:p>
    <w:p w14:paraId="64814DD0" w14:textId="77777777" w:rsidR="00547C0B" w:rsidRDefault="00547C0B">
      <w:r>
        <w:br w:type="page"/>
      </w:r>
    </w:p>
    <w:p w14:paraId="5A895CC8" w14:textId="77777777" w:rsidR="00547C0B" w:rsidRDefault="00547C0B" w:rsidP="00547C0B">
      <w:pPr>
        <w:jc w:val="right"/>
      </w:pPr>
    </w:p>
    <w:p w14:paraId="62B95233" w14:textId="77777777" w:rsidR="00547C0B" w:rsidRPr="003C1C3D" w:rsidRDefault="00547C0B" w:rsidP="00547C0B">
      <w:pPr>
        <w:pStyle w:val="Nzev"/>
        <w:rPr>
          <w:rFonts w:ascii="Arial" w:hAnsi="Arial" w:cs="Arial"/>
        </w:rPr>
      </w:pPr>
      <w:bookmarkStart w:id="75" w:name="_Toc488744260"/>
      <w:bookmarkStart w:id="76" w:name="_Toc515973557"/>
      <w:r w:rsidRPr="003C1C3D">
        <w:rPr>
          <w:rFonts w:ascii="Arial" w:hAnsi="Arial" w:cs="Arial"/>
        </w:rPr>
        <w:t>Prohlášení projektanta</w:t>
      </w:r>
      <w:bookmarkEnd w:id="75"/>
      <w:bookmarkEnd w:id="76"/>
    </w:p>
    <w:p w14:paraId="7A935DCB" w14:textId="77777777" w:rsidR="00547C0B" w:rsidRDefault="00547C0B" w:rsidP="00547C0B"/>
    <w:p w14:paraId="02822AD6" w14:textId="77777777" w:rsidR="00547C0B" w:rsidRDefault="00547C0B" w:rsidP="00547C0B"/>
    <w:p w14:paraId="0852AF6F" w14:textId="77777777" w:rsidR="00547C0B" w:rsidRDefault="00547C0B" w:rsidP="00547C0B"/>
    <w:tbl>
      <w:tblPr>
        <w:tblW w:w="8790" w:type="dxa"/>
        <w:tblLook w:val="04A0" w:firstRow="1" w:lastRow="0" w:firstColumn="1" w:lastColumn="0" w:noHBand="0" w:noVBand="1"/>
      </w:tblPr>
      <w:tblGrid>
        <w:gridCol w:w="3088"/>
        <w:gridCol w:w="5702"/>
      </w:tblGrid>
      <w:tr w:rsidR="00547C0B" w:rsidRPr="00474783" w14:paraId="68617D85" w14:textId="77777777" w:rsidTr="00547C0B">
        <w:tc>
          <w:tcPr>
            <w:tcW w:w="3088" w:type="dxa"/>
          </w:tcPr>
          <w:p w14:paraId="6720E7F9" w14:textId="77777777" w:rsidR="00547C0B" w:rsidRPr="00474783" w:rsidRDefault="00547C0B" w:rsidP="00547C0B">
            <w:r w:rsidRPr="00474783">
              <w:t xml:space="preserve">Název stavby: </w:t>
            </w:r>
            <w:r w:rsidRPr="00474783">
              <w:tab/>
            </w:r>
          </w:p>
        </w:tc>
        <w:tc>
          <w:tcPr>
            <w:tcW w:w="5702" w:type="dxa"/>
          </w:tcPr>
          <w:p w14:paraId="2A4B13D4" w14:textId="77777777" w:rsidR="00547C0B" w:rsidRPr="00DE77CE" w:rsidRDefault="00547C0B" w:rsidP="00547C0B">
            <w:pPr>
              <w:rPr>
                <w:b/>
                <w:bCs/>
              </w:rPr>
            </w:pPr>
            <w:r w:rsidRPr="00DE77CE">
              <w:rPr>
                <w:b/>
                <w:bCs/>
              </w:rPr>
              <w:t xml:space="preserve">ČRo Olomouc </w:t>
            </w:r>
            <w:r>
              <w:rPr>
                <w:b/>
                <w:bCs/>
              </w:rPr>
              <w:t>–</w:t>
            </w:r>
            <w:r w:rsidRPr="00DE77CE">
              <w:rPr>
                <w:b/>
                <w:bCs/>
              </w:rPr>
              <w:t xml:space="preserve"> </w:t>
            </w:r>
            <w:r>
              <w:rPr>
                <w:b/>
                <w:bCs/>
              </w:rPr>
              <w:t>dostavba studií</w:t>
            </w:r>
            <w:r w:rsidRPr="00DE77CE">
              <w:rPr>
                <w:b/>
                <w:bCs/>
              </w:rPr>
              <w:t xml:space="preserve"> objektu Pavelčákova 2/19</w:t>
            </w:r>
          </w:p>
          <w:p w14:paraId="5DF27A07" w14:textId="77777777" w:rsidR="00547C0B" w:rsidRPr="00DE77CE" w:rsidRDefault="00547C0B" w:rsidP="00547C0B">
            <w:pPr>
              <w:rPr>
                <w:b/>
                <w:bCs/>
              </w:rPr>
            </w:pPr>
          </w:p>
        </w:tc>
      </w:tr>
      <w:tr w:rsidR="00547C0B" w:rsidRPr="00474783" w14:paraId="43843547" w14:textId="77777777" w:rsidTr="00547C0B">
        <w:tc>
          <w:tcPr>
            <w:tcW w:w="3088" w:type="dxa"/>
          </w:tcPr>
          <w:p w14:paraId="7F1957BD" w14:textId="77777777" w:rsidR="00547C0B" w:rsidRPr="00474783" w:rsidRDefault="00547C0B" w:rsidP="00547C0B">
            <w:r>
              <w:t>Objednatel</w:t>
            </w:r>
            <w:r w:rsidRPr="00474783">
              <w:t>:</w:t>
            </w:r>
          </w:p>
        </w:tc>
        <w:tc>
          <w:tcPr>
            <w:tcW w:w="5702" w:type="dxa"/>
          </w:tcPr>
          <w:p w14:paraId="1D448422" w14:textId="77777777" w:rsidR="00547C0B" w:rsidRPr="006F5C0A" w:rsidRDefault="00547C0B" w:rsidP="00547C0B">
            <w:pPr>
              <w:pStyle w:val="Bezmezer"/>
              <w:rPr>
                <w:rFonts w:ascii="Arial CE" w:hAnsi="Arial CE" w:cs="Arial CE"/>
              </w:rPr>
            </w:pPr>
            <w:r>
              <w:t>Český rozhlas</w:t>
            </w:r>
          </w:p>
          <w:p w14:paraId="688DD734" w14:textId="77777777" w:rsidR="00547C0B" w:rsidRPr="006F5C0A" w:rsidRDefault="00547C0B" w:rsidP="00547C0B">
            <w:pPr>
              <w:pStyle w:val="Bezmezer"/>
            </w:pPr>
            <w:r>
              <w:t>Vinohradská 12</w:t>
            </w:r>
          </w:p>
          <w:p w14:paraId="2485D157" w14:textId="77777777" w:rsidR="00547C0B" w:rsidRDefault="00547C0B" w:rsidP="00547C0B">
            <w:pPr>
              <w:pStyle w:val="Bezmezer"/>
            </w:pPr>
            <w:r>
              <w:t>120 99</w:t>
            </w:r>
            <w:r w:rsidRPr="00EC4F33">
              <w:t xml:space="preserve"> </w:t>
            </w:r>
            <w:r>
              <w:t>Praha 2</w:t>
            </w:r>
            <w:r w:rsidRPr="00474783">
              <w:t xml:space="preserve"> </w:t>
            </w:r>
          </w:p>
          <w:p w14:paraId="4E638664" w14:textId="77777777" w:rsidR="00547C0B" w:rsidRDefault="00547C0B" w:rsidP="00547C0B"/>
        </w:tc>
      </w:tr>
      <w:tr w:rsidR="00547C0B" w:rsidRPr="00474783" w14:paraId="521BAFFE" w14:textId="77777777" w:rsidTr="00547C0B">
        <w:tc>
          <w:tcPr>
            <w:tcW w:w="3088" w:type="dxa"/>
          </w:tcPr>
          <w:p w14:paraId="41FCC00E" w14:textId="77777777" w:rsidR="00547C0B" w:rsidRPr="00474783" w:rsidRDefault="00547C0B" w:rsidP="00547C0B">
            <w:r w:rsidRPr="00474783">
              <w:t>Stupeň projektu:</w:t>
            </w:r>
          </w:p>
        </w:tc>
        <w:tc>
          <w:tcPr>
            <w:tcW w:w="5702" w:type="dxa"/>
          </w:tcPr>
          <w:p w14:paraId="17C6A31F" w14:textId="3CBCBC37" w:rsidR="00547C0B" w:rsidRDefault="00547C0B" w:rsidP="00547C0B">
            <w:r w:rsidRPr="00933A3F">
              <w:t xml:space="preserve">DSP – dokumentace pro </w:t>
            </w:r>
            <w:r>
              <w:t>stavební povolení</w:t>
            </w:r>
          </w:p>
        </w:tc>
      </w:tr>
    </w:tbl>
    <w:p w14:paraId="0B3B789F" w14:textId="77777777" w:rsidR="00547C0B" w:rsidRDefault="00547C0B" w:rsidP="00547C0B"/>
    <w:p w14:paraId="038F1AF8" w14:textId="77777777" w:rsidR="00547C0B" w:rsidRDefault="00547C0B" w:rsidP="00547C0B"/>
    <w:p w14:paraId="240A6035" w14:textId="77777777" w:rsidR="00547C0B" w:rsidRDefault="00547C0B" w:rsidP="00547C0B">
      <w:r>
        <w:t>Při projektování byly splněny právní předpisy, normativní požadavky, požadavky vyplývající z požárně bezpečnostního řešení a průvodní dokumentace výrobce zařízení EPS a splňuji</w:t>
      </w:r>
      <w:r w:rsidRPr="00BA043B">
        <w:t xml:space="preserve"> všechny podmínky k projektování dle §10 odst.2 vyhl.MV 246/2001</w:t>
      </w:r>
      <w:r>
        <w:t>.</w:t>
      </w:r>
    </w:p>
    <w:p w14:paraId="3D198900" w14:textId="77777777" w:rsidR="00547C0B" w:rsidRDefault="00547C0B" w:rsidP="00547C0B"/>
    <w:p w14:paraId="17A9A43D" w14:textId="77777777" w:rsidR="00547C0B" w:rsidRDefault="00547C0B" w:rsidP="00547C0B"/>
    <w:p w14:paraId="620E6677" w14:textId="77777777" w:rsidR="00547C0B" w:rsidRDefault="00547C0B" w:rsidP="00547C0B">
      <w:pPr>
        <w:jc w:val="center"/>
      </w:pPr>
    </w:p>
    <w:p w14:paraId="5D7DC6CF" w14:textId="77777777" w:rsidR="00547C0B" w:rsidRDefault="00547C0B" w:rsidP="00547C0B"/>
    <w:p w14:paraId="3D40DC66" w14:textId="77777777" w:rsidR="00547C0B" w:rsidRDefault="00547C0B" w:rsidP="00547C0B"/>
    <w:p w14:paraId="7C540FCA" w14:textId="6A381384" w:rsidR="00547C0B" w:rsidRDefault="00547C0B" w:rsidP="00547C0B">
      <w:r>
        <w:t>V Ostravě dne 21.12. 2023</w:t>
      </w:r>
    </w:p>
    <w:p w14:paraId="3FEEB750" w14:textId="77777777" w:rsidR="00547C0B" w:rsidRDefault="00547C0B" w:rsidP="00547C0B">
      <w:r>
        <w:rPr>
          <w:noProof/>
        </w:rPr>
        <w:drawing>
          <wp:anchor distT="0" distB="0" distL="114300" distR="114300" simplePos="0" relativeHeight="251678720" behindDoc="1" locked="0" layoutInCell="1" allowOverlap="1" wp14:anchorId="19CCF040" wp14:editId="662986DD">
            <wp:simplePos x="0" y="0"/>
            <wp:positionH relativeFrom="column">
              <wp:posOffset>1234440</wp:posOffset>
            </wp:positionH>
            <wp:positionV relativeFrom="paragraph">
              <wp:posOffset>104140</wp:posOffset>
            </wp:positionV>
            <wp:extent cx="736600" cy="314011"/>
            <wp:effectExtent l="0" t="0" r="6350" b="0"/>
            <wp:wrapNone/>
            <wp:docPr id="16" name="Obrázek 16" descr="Obsah obrázku skica, kresba tužkou, kaligrafie&#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brázek 16" descr="Obsah obrázku skica, kresba tužkou, kaligrafie&#10;&#10;Popis byl vytvořen automaticky"/>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36600" cy="314011"/>
                    </a:xfrm>
                    <a:prstGeom prst="rect">
                      <a:avLst/>
                    </a:prstGeom>
                  </pic:spPr>
                </pic:pic>
              </a:graphicData>
            </a:graphic>
            <wp14:sizeRelH relativeFrom="margin">
              <wp14:pctWidth>0</wp14:pctWidth>
            </wp14:sizeRelH>
            <wp14:sizeRelV relativeFrom="margin">
              <wp14:pctHeight>0</wp14:pctHeight>
            </wp14:sizeRelV>
          </wp:anchor>
        </w:drawing>
      </w:r>
      <w:r>
        <w:t>Ing. Hana Matušková</w:t>
      </w:r>
    </w:p>
    <w:p w14:paraId="43FB4683" w14:textId="77777777" w:rsidR="00547C0B" w:rsidRDefault="00547C0B" w:rsidP="00547C0B"/>
    <w:p w14:paraId="016358DE" w14:textId="77777777" w:rsidR="00E20CAB" w:rsidRDefault="00E20CAB"/>
    <w:sectPr w:rsidR="00E20CAB" w:rsidSect="009418C4">
      <w:headerReference w:type="default" r:id="rId17"/>
      <w:footerReference w:type="default" r:id="rId18"/>
      <w:pgSz w:w="11906" w:h="16838" w:code="9"/>
      <w:pgMar w:top="1843" w:right="1700" w:bottom="1134" w:left="1418" w:header="1021" w:footer="737"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84A20F" w14:textId="77777777" w:rsidR="00FF78FF" w:rsidRDefault="00FF78FF" w:rsidP="003A4E3D">
      <w:pPr>
        <w:spacing w:after="0"/>
      </w:pPr>
      <w:r>
        <w:separator/>
      </w:r>
    </w:p>
  </w:endnote>
  <w:endnote w:type="continuationSeparator" w:id="0">
    <w:p w14:paraId="1B8E1DF8" w14:textId="77777777" w:rsidR="00FF78FF" w:rsidRDefault="00FF78FF" w:rsidP="003A4E3D">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Mangal">
    <w:panose1 w:val="00000400000000000000"/>
    <w:charset w:val="00"/>
    <w:family w:val="roman"/>
    <w:pitch w:val="variable"/>
    <w:sig w:usb0="00008003" w:usb1="00000000" w:usb2="00000000" w:usb3="00000000" w:csb0="00000001" w:csb1="00000000"/>
  </w:font>
  <w:font w:name="Arial CE">
    <w:panose1 w:val="020B0604020202020204"/>
    <w:charset w:val="EE"/>
    <w:family w:val="swiss"/>
    <w:pitch w:val="variable"/>
    <w:sig w:usb0="E0002EFF" w:usb1="C000785B" w:usb2="00000009" w:usb3="00000000" w:csb0="000001FF" w:csb1="00000000"/>
  </w:font>
  <w:font w:name="Wingdings-Regular">
    <w:altName w:val="Times New Roman"/>
    <w:panose1 w:val="00000000000000000000"/>
    <w:charset w:val="00"/>
    <w:family w:val="auto"/>
    <w:notTrueType/>
    <w:pitch w:val="default"/>
    <w:sig w:usb0="00000003" w:usb1="00000000" w:usb2="00000000" w:usb3="00000000" w:csb0="00000001" w:csb1="00000000"/>
  </w:font>
  <w:font w:name="Arial,Bold">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74DCAD" w14:textId="7B344C7F" w:rsidR="00593DF7" w:rsidRDefault="00593DF7" w:rsidP="00593DF7">
    <w:pPr>
      <w:pStyle w:val="Zpat"/>
      <w:pBdr>
        <w:top w:val="single" w:sz="4" w:space="1" w:color="000000"/>
      </w:pBdr>
      <w:tabs>
        <w:tab w:val="clear" w:pos="9072"/>
        <w:tab w:val="right" w:pos="8789"/>
      </w:tabs>
      <w:rPr>
        <w:sz w:val="18"/>
        <w:szCs w:val="18"/>
      </w:rPr>
    </w:pPr>
    <w:r>
      <w:rPr>
        <w:sz w:val="18"/>
        <w:szCs w:val="18"/>
      </w:rPr>
      <w:t xml:space="preserve">D.1.4.i.01 </w:t>
    </w:r>
  </w:p>
  <w:p w14:paraId="044289B4" w14:textId="6F3A67EA" w:rsidR="00593DF7" w:rsidRDefault="00593DF7" w:rsidP="00593DF7">
    <w:pPr>
      <w:pStyle w:val="Zpat"/>
      <w:pBdr>
        <w:top w:val="single" w:sz="4" w:space="1" w:color="000000"/>
      </w:pBdr>
      <w:tabs>
        <w:tab w:val="clear" w:pos="9072"/>
        <w:tab w:val="right" w:pos="8789"/>
      </w:tabs>
    </w:pPr>
    <w:r>
      <w:rPr>
        <w:sz w:val="18"/>
        <w:szCs w:val="18"/>
      </w:rPr>
      <w:t>EPS</w:t>
    </w:r>
    <w:r>
      <w:rPr>
        <w:sz w:val="18"/>
        <w:szCs w:val="18"/>
      </w:rPr>
      <w:tab/>
    </w:r>
    <w:r>
      <w:rPr>
        <w:sz w:val="18"/>
        <w:szCs w:val="18"/>
      </w:rPr>
      <w:tab/>
      <w:t xml:space="preserve">strana </w:t>
    </w:r>
    <w:r>
      <w:rPr>
        <w:sz w:val="18"/>
        <w:szCs w:val="18"/>
      </w:rPr>
      <w:fldChar w:fldCharType="begin"/>
    </w:r>
    <w:r>
      <w:rPr>
        <w:sz w:val="18"/>
        <w:szCs w:val="18"/>
      </w:rPr>
      <w:instrText xml:space="preserve"> PAGE </w:instrText>
    </w:r>
    <w:r>
      <w:rPr>
        <w:sz w:val="18"/>
        <w:szCs w:val="18"/>
      </w:rPr>
      <w:fldChar w:fldCharType="separate"/>
    </w:r>
    <w:r>
      <w:rPr>
        <w:sz w:val="18"/>
        <w:szCs w:val="18"/>
      </w:rPr>
      <w:t>2</w:t>
    </w:r>
    <w:r>
      <w:rPr>
        <w:sz w:val="18"/>
        <w:szCs w:val="18"/>
      </w:rPr>
      <w:fldChar w:fldCharType="end"/>
    </w:r>
    <w:r>
      <w:rPr>
        <w:sz w:val="18"/>
        <w:szCs w:val="18"/>
      </w:rPr>
      <w:t xml:space="preserve"> / </w:t>
    </w:r>
    <w:r>
      <w:rPr>
        <w:sz w:val="18"/>
        <w:szCs w:val="18"/>
      </w:rPr>
      <w:fldChar w:fldCharType="begin"/>
    </w:r>
    <w:r>
      <w:rPr>
        <w:sz w:val="18"/>
        <w:szCs w:val="18"/>
      </w:rPr>
      <w:instrText xml:space="preserve"> NUMPAGES \*Arabic </w:instrText>
    </w:r>
    <w:r>
      <w:rPr>
        <w:sz w:val="18"/>
        <w:szCs w:val="18"/>
      </w:rPr>
      <w:fldChar w:fldCharType="separate"/>
    </w:r>
    <w:r>
      <w:rPr>
        <w:sz w:val="18"/>
        <w:szCs w:val="18"/>
      </w:rPr>
      <w:t>25</w:t>
    </w:r>
    <w:r>
      <w:rPr>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D6A504" w14:textId="77777777" w:rsidR="00FF78FF" w:rsidRDefault="00FF78FF" w:rsidP="003A4E3D">
      <w:pPr>
        <w:spacing w:after="0"/>
      </w:pPr>
      <w:r>
        <w:separator/>
      </w:r>
    </w:p>
  </w:footnote>
  <w:footnote w:type="continuationSeparator" w:id="0">
    <w:p w14:paraId="34B1249E" w14:textId="77777777" w:rsidR="00FF78FF" w:rsidRDefault="00FF78FF" w:rsidP="003A4E3D">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08125F" w14:textId="04281E84" w:rsidR="00593DF7" w:rsidRPr="006F1A8B" w:rsidRDefault="00593DF7" w:rsidP="00593DF7">
    <w:pPr>
      <w:pStyle w:val="Zhlav"/>
      <w:tabs>
        <w:tab w:val="clear" w:pos="9072"/>
        <w:tab w:val="left" w:pos="8789"/>
      </w:tabs>
      <w:ind w:right="-567"/>
      <w:rPr>
        <w:sz w:val="20"/>
        <w:szCs w:val="20"/>
      </w:rPr>
    </w:pPr>
    <w:r w:rsidRPr="006F1A8B">
      <w:rPr>
        <w:rFonts w:ascii="Arial CE" w:hAnsi="Arial CE" w:cs="Arial CE"/>
        <w:noProof/>
        <w:sz w:val="20"/>
        <w:szCs w:val="20"/>
      </w:rPr>
      <w:drawing>
        <wp:anchor distT="0" distB="0" distL="114300" distR="114300" simplePos="0" relativeHeight="251659264" behindDoc="0" locked="0" layoutInCell="1" allowOverlap="1" wp14:anchorId="3B8CE8FF" wp14:editId="27D35854">
          <wp:simplePos x="0" y="0"/>
          <wp:positionH relativeFrom="column">
            <wp:posOffset>3357880</wp:posOffset>
          </wp:positionH>
          <wp:positionV relativeFrom="paragraph">
            <wp:posOffset>-68580</wp:posOffset>
          </wp:positionV>
          <wp:extent cx="2442845" cy="290195"/>
          <wp:effectExtent l="0" t="0" r="0" b="0"/>
          <wp:wrapSquare wrapText="bothSides"/>
          <wp:docPr id="15" name="Obrázek 6" descr="Logo.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emf"/>
                  <pic:cNvPicPr/>
                </pic:nvPicPr>
                <pic:blipFill>
                  <a:blip r:embed="rId1" cstate="print"/>
                  <a:stretch>
                    <a:fillRect/>
                  </a:stretch>
                </pic:blipFill>
                <pic:spPr>
                  <a:xfrm>
                    <a:off x="0" y="0"/>
                    <a:ext cx="2442845" cy="290195"/>
                  </a:xfrm>
                  <a:prstGeom prst="rect">
                    <a:avLst/>
                  </a:prstGeom>
                </pic:spPr>
              </pic:pic>
            </a:graphicData>
          </a:graphic>
          <wp14:sizeRelH relativeFrom="margin">
            <wp14:pctWidth>0</wp14:pctWidth>
          </wp14:sizeRelH>
          <wp14:sizeRelV relativeFrom="margin">
            <wp14:pctHeight>0</wp14:pctHeight>
          </wp14:sizeRelV>
        </wp:anchor>
      </w:drawing>
    </w:r>
    <w:r>
      <w:rPr>
        <w:noProof/>
        <w:sz w:val="20"/>
        <w:szCs w:val="20"/>
      </w:rPr>
      <w:t>Dostavba studií objektu</w:t>
    </w:r>
    <w:r w:rsidRPr="006F1A8B">
      <w:rPr>
        <w:noProof/>
        <w:sz w:val="20"/>
        <w:szCs w:val="20"/>
      </w:rPr>
      <w:t xml:space="preserve"> Pavelčákova 2/19</w:t>
    </w:r>
  </w:p>
  <w:p w14:paraId="10B5AA52" w14:textId="77777777" w:rsidR="00593DF7" w:rsidRPr="006F1A8B" w:rsidRDefault="00593DF7" w:rsidP="00593DF7">
    <w:pPr>
      <w:pStyle w:val="Zhlav"/>
      <w:pBdr>
        <w:bottom w:val="single" w:sz="4" w:space="1" w:color="auto"/>
      </w:pBdr>
      <w:tabs>
        <w:tab w:val="clear" w:pos="4536"/>
        <w:tab w:val="left" w:pos="6660"/>
      </w:tabs>
      <w:rPr>
        <w:sz w:val="18"/>
        <w:szCs w:val="18"/>
      </w:rPr>
    </w:pPr>
    <w:r w:rsidRPr="006F1A8B">
      <w:rPr>
        <w:sz w:val="18"/>
        <w:szCs w:val="18"/>
      </w:rPr>
      <w:t>Dokumentace pro stavební povolení</w:t>
    </w:r>
  </w:p>
  <w:p w14:paraId="0FD5F214" w14:textId="0C12B95B" w:rsidR="00FF78FF" w:rsidRPr="009418C4" w:rsidRDefault="00593DF7" w:rsidP="00593DF7">
    <w:pPr>
      <w:pStyle w:val="Zhlav"/>
      <w:pBdr>
        <w:bottom w:val="single" w:sz="4" w:space="1" w:color="auto"/>
      </w:pBdr>
      <w:tabs>
        <w:tab w:val="clear" w:pos="4536"/>
        <w:tab w:val="left" w:pos="6660"/>
      </w:tabs>
    </w:pPr>
    <w:r w:rsidRPr="006F1A8B">
      <w:rPr>
        <w:sz w:val="18"/>
        <w:szCs w:val="18"/>
      </w:rPr>
      <w:t>DSP</w:t>
    </w:r>
    <w:r w:rsidR="00FF78FF">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ED98ECF3"/>
    <w:multiLevelType w:val="hybridMultilevel"/>
    <w:tmpl w:val="DE6A1168"/>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39A6AA7"/>
    <w:multiLevelType w:val="hybridMultilevel"/>
    <w:tmpl w:val="D1C8A2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D287A9C"/>
    <w:multiLevelType w:val="hybridMultilevel"/>
    <w:tmpl w:val="3940B880"/>
    <w:lvl w:ilvl="0" w:tplc="5F628CAC">
      <w:numFmt w:val="bullet"/>
      <w:lvlText w:val="-"/>
      <w:lvlJc w:val="left"/>
      <w:pPr>
        <w:ind w:left="420" w:hanging="360"/>
      </w:pPr>
      <w:rPr>
        <w:rFonts w:ascii="Calibri" w:eastAsiaTheme="minorEastAsia" w:hAnsi="Calibri" w:cs="Calibri" w:hint="default"/>
      </w:rPr>
    </w:lvl>
    <w:lvl w:ilvl="1" w:tplc="04050003" w:tentative="1">
      <w:start w:val="1"/>
      <w:numFmt w:val="bullet"/>
      <w:lvlText w:val="o"/>
      <w:lvlJc w:val="left"/>
      <w:pPr>
        <w:ind w:left="1140" w:hanging="360"/>
      </w:pPr>
      <w:rPr>
        <w:rFonts w:ascii="Courier New" w:hAnsi="Courier New" w:cs="Courier New" w:hint="default"/>
      </w:rPr>
    </w:lvl>
    <w:lvl w:ilvl="2" w:tplc="04050005" w:tentative="1">
      <w:start w:val="1"/>
      <w:numFmt w:val="bullet"/>
      <w:lvlText w:val=""/>
      <w:lvlJc w:val="left"/>
      <w:pPr>
        <w:ind w:left="1860" w:hanging="360"/>
      </w:pPr>
      <w:rPr>
        <w:rFonts w:ascii="Wingdings" w:hAnsi="Wingdings" w:hint="default"/>
      </w:rPr>
    </w:lvl>
    <w:lvl w:ilvl="3" w:tplc="04050001" w:tentative="1">
      <w:start w:val="1"/>
      <w:numFmt w:val="bullet"/>
      <w:lvlText w:val=""/>
      <w:lvlJc w:val="left"/>
      <w:pPr>
        <w:ind w:left="2580" w:hanging="360"/>
      </w:pPr>
      <w:rPr>
        <w:rFonts w:ascii="Symbol" w:hAnsi="Symbol" w:hint="default"/>
      </w:rPr>
    </w:lvl>
    <w:lvl w:ilvl="4" w:tplc="04050003" w:tentative="1">
      <w:start w:val="1"/>
      <w:numFmt w:val="bullet"/>
      <w:lvlText w:val="o"/>
      <w:lvlJc w:val="left"/>
      <w:pPr>
        <w:ind w:left="3300" w:hanging="360"/>
      </w:pPr>
      <w:rPr>
        <w:rFonts w:ascii="Courier New" w:hAnsi="Courier New" w:cs="Courier New" w:hint="default"/>
      </w:rPr>
    </w:lvl>
    <w:lvl w:ilvl="5" w:tplc="04050005" w:tentative="1">
      <w:start w:val="1"/>
      <w:numFmt w:val="bullet"/>
      <w:lvlText w:val=""/>
      <w:lvlJc w:val="left"/>
      <w:pPr>
        <w:ind w:left="4020" w:hanging="360"/>
      </w:pPr>
      <w:rPr>
        <w:rFonts w:ascii="Wingdings" w:hAnsi="Wingdings" w:hint="default"/>
      </w:rPr>
    </w:lvl>
    <w:lvl w:ilvl="6" w:tplc="04050001" w:tentative="1">
      <w:start w:val="1"/>
      <w:numFmt w:val="bullet"/>
      <w:lvlText w:val=""/>
      <w:lvlJc w:val="left"/>
      <w:pPr>
        <w:ind w:left="4740" w:hanging="360"/>
      </w:pPr>
      <w:rPr>
        <w:rFonts w:ascii="Symbol" w:hAnsi="Symbol" w:hint="default"/>
      </w:rPr>
    </w:lvl>
    <w:lvl w:ilvl="7" w:tplc="04050003" w:tentative="1">
      <w:start w:val="1"/>
      <w:numFmt w:val="bullet"/>
      <w:lvlText w:val="o"/>
      <w:lvlJc w:val="left"/>
      <w:pPr>
        <w:ind w:left="5460" w:hanging="360"/>
      </w:pPr>
      <w:rPr>
        <w:rFonts w:ascii="Courier New" w:hAnsi="Courier New" w:cs="Courier New" w:hint="default"/>
      </w:rPr>
    </w:lvl>
    <w:lvl w:ilvl="8" w:tplc="04050005" w:tentative="1">
      <w:start w:val="1"/>
      <w:numFmt w:val="bullet"/>
      <w:lvlText w:val=""/>
      <w:lvlJc w:val="left"/>
      <w:pPr>
        <w:ind w:left="6180" w:hanging="360"/>
      </w:pPr>
      <w:rPr>
        <w:rFonts w:ascii="Wingdings" w:hAnsi="Wingdings" w:hint="default"/>
      </w:rPr>
    </w:lvl>
  </w:abstractNum>
  <w:abstractNum w:abstractNumId="3" w15:restartNumberingAfterBreak="0">
    <w:nsid w:val="0FC8196E"/>
    <w:multiLevelType w:val="hybridMultilevel"/>
    <w:tmpl w:val="B1160B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10DD1122"/>
    <w:multiLevelType w:val="singleLevel"/>
    <w:tmpl w:val="04050001"/>
    <w:lvl w:ilvl="0">
      <w:start w:val="1"/>
      <w:numFmt w:val="bullet"/>
      <w:lvlText w:val=""/>
      <w:lvlJc w:val="left"/>
      <w:pPr>
        <w:ind w:left="1211" w:hanging="360"/>
      </w:pPr>
      <w:rPr>
        <w:rFonts w:ascii="Symbol" w:hAnsi="Symbol" w:hint="default"/>
      </w:rPr>
    </w:lvl>
  </w:abstractNum>
  <w:abstractNum w:abstractNumId="5" w15:restartNumberingAfterBreak="0">
    <w:nsid w:val="13512FEE"/>
    <w:multiLevelType w:val="hybridMultilevel"/>
    <w:tmpl w:val="8F509B06"/>
    <w:lvl w:ilvl="0" w:tplc="04050001">
      <w:start w:val="1"/>
      <w:numFmt w:val="bullet"/>
      <w:lvlText w:val=""/>
      <w:lvlJc w:val="left"/>
      <w:pPr>
        <w:ind w:left="720" w:hanging="360"/>
      </w:pPr>
      <w:rPr>
        <w:rFonts w:ascii="Symbol" w:hAnsi="Symbol" w:hint="default"/>
      </w:rPr>
    </w:lvl>
    <w:lvl w:ilvl="1" w:tplc="E1028E94">
      <w:numFmt w:val="bullet"/>
      <w:lvlText w:val="•"/>
      <w:lvlJc w:val="left"/>
      <w:pPr>
        <w:ind w:left="1440" w:hanging="360"/>
      </w:pPr>
      <w:rPr>
        <w:rFonts w:ascii="Calibri" w:eastAsiaTheme="minorEastAsia" w:hAnsi="Calibri" w:cstheme="minorBidi"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4053D0D"/>
    <w:multiLevelType w:val="hybridMultilevel"/>
    <w:tmpl w:val="2586138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4CF0DD4"/>
    <w:multiLevelType w:val="hybridMultilevel"/>
    <w:tmpl w:val="686A423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6FE4ECE"/>
    <w:multiLevelType w:val="multilevel"/>
    <w:tmpl w:val="B6EE6FF8"/>
    <w:lvl w:ilvl="0">
      <w:start w:val="1"/>
      <w:numFmt w:val="decimal"/>
      <w:pStyle w:val="slovannadpis1"/>
      <w:lvlText w:val="%1."/>
      <w:lvlJc w:val="left"/>
      <w:pPr>
        <w:tabs>
          <w:tab w:val="num" w:pos="792"/>
        </w:tabs>
        <w:ind w:left="792" w:hanging="432"/>
      </w:pPr>
      <w:rPr>
        <w:rFonts w:hint="default"/>
      </w:rPr>
    </w:lvl>
    <w:lvl w:ilvl="1">
      <w:start w:val="1"/>
      <w:numFmt w:val="decimal"/>
      <w:pStyle w:val="slovannadpis2"/>
      <w:lvlText w:val="%1.%2."/>
      <w:lvlJc w:val="left"/>
      <w:pPr>
        <w:tabs>
          <w:tab w:val="num" w:pos="936"/>
        </w:tabs>
        <w:ind w:left="936" w:hanging="85"/>
      </w:pPr>
      <w:rPr>
        <w:rFonts w:hint="default"/>
      </w:rPr>
    </w:lvl>
    <w:lvl w:ilvl="2">
      <w:start w:val="1"/>
      <w:numFmt w:val="decimal"/>
      <w:lvlText w:val="%1.%2.%3"/>
      <w:lvlJc w:val="left"/>
      <w:pPr>
        <w:tabs>
          <w:tab w:val="num" w:pos="1080"/>
        </w:tabs>
        <w:ind w:left="1080" w:hanging="720"/>
      </w:pPr>
      <w:rPr>
        <w:rFonts w:hint="default"/>
      </w:rPr>
    </w:lvl>
    <w:lvl w:ilvl="3">
      <w:start w:val="1"/>
      <w:numFmt w:val="decimal"/>
      <w:lvlText w:val="%1.%2.%3.%4"/>
      <w:lvlJc w:val="left"/>
      <w:pPr>
        <w:tabs>
          <w:tab w:val="num" w:pos="1224"/>
        </w:tabs>
        <w:ind w:left="1224" w:hanging="864"/>
      </w:pPr>
      <w:rPr>
        <w:rFonts w:hint="default"/>
      </w:rPr>
    </w:lvl>
    <w:lvl w:ilvl="4">
      <w:start w:val="1"/>
      <w:numFmt w:val="decimal"/>
      <w:lvlText w:val="%1.%2.%3.%4.%5"/>
      <w:lvlJc w:val="left"/>
      <w:pPr>
        <w:tabs>
          <w:tab w:val="num" w:pos="1368"/>
        </w:tabs>
        <w:ind w:left="1368" w:hanging="1008"/>
      </w:pPr>
      <w:rPr>
        <w:rFonts w:hint="default"/>
      </w:rPr>
    </w:lvl>
    <w:lvl w:ilvl="5">
      <w:start w:val="1"/>
      <w:numFmt w:val="decimal"/>
      <w:lvlText w:val="%1.%2.%3.%4.%5.%6"/>
      <w:lvlJc w:val="left"/>
      <w:pPr>
        <w:tabs>
          <w:tab w:val="num" w:pos="1512"/>
        </w:tabs>
        <w:ind w:left="1512" w:hanging="1152"/>
      </w:pPr>
      <w:rPr>
        <w:rFonts w:hint="default"/>
      </w:rPr>
    </w:lvl>
    <w:lvl w:ilvl="6">
      <w:start w:val="1"/>
      <w:numFmt w:val="decimal"/>
      <w:lvlText w:val="%1.%2.%3.%4.%5.%6.%7"/>
      <w:lvlJc w:val="left"/>
      <w:pPr>
        <w:tabs>
          <w:tab w:val="num" w:pos="1656"/>
        </w:tabs>
        <w:ind w:left="1656" w:hanging="1296"/>
      </w:pPr>
      <w:rPr>
        <w:rFonts w:hint="default"/>
      </w:rPr>
    </w:lvl>
    <w:lvl w:ilvl="7">
      <w:start w:val="1"/>
      <w:numFmt w:val="decimal"/>
      <w:lvlText w:val="%1.%2.%3.%4.%5.%6.%7.%8"/>
      <w:lvlJc w:val="left"/>
      <w:pPr>
        <w:tabs>
          <w:tab w:val="num" w:pos="1800"/>
        </w:tabs>
        <w:ind w:left="1800" w:hanging="1440"/>
      </w:pPr>
      <w:rPr>
        <w:rFonts w:hint="default"/>
      </w:rPr>
    </w:lvl>
    <w:lvl w:ilvl="8">
      <w:start w:val="1"/>
      <w:numFmt w:val="decimal"/>
      <w:lvlText w:val="%1.%2.%3.%4.%5.%6.%7.%8.%9"/>
      <w:lvlJc w:val="left"/>
      <w:pPr>
        <w:tabs>
          <w:tab w:val="num" w:pos="1944"/>
        </w:tabs>
        <w:ind w:left="1944" w:hanging="1584"/>
      </w:pPr>
      <w:rPr>
        <w:rFonts w:hint="default"/>
      </w:rPr>
    </w:lvl>
  </w:abstractNum>
  <w:abstractNum w:abstractNumId="9" w15:restartNumberingAfterBreak="0">
    <w:nsid w:val="19626B52"/>
    <w:multiLevelType w:val="hybridMultilevel"/>
    <w:tmpl w:val="FC46B7B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19BD2ED3"/>
    <w:multiLevelType w:val="hybridMultilevel"/>
    <w:tmpl w:val="FBB03ABC"/>
    <w:lvl w:ilvl="0" w:tplc="0405000F">
      <w:start w:val="1"/>
      <w:numFmt w:val="decimal"/>
      <w:lvlText w:val="%1."/>
      <w:lvlJc w:val="left"/>
      <w:pPr>
        <w:ind w:left="720" w:hanging="360"/>
      </w:pPr>
      <w:rPr>
        <w:rFonts w:hint="default"/>
      </w:rPr>
    </w:lvl>
    <w:lvl w:ilvl="1" w:tplc="0405000F">
      <w:start w:val="1"/>
      <w:numFmt w:val="decimal"/>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1E3E76ED"/>
    <w:multiLevelType w:val="hybridMultilevel"/>
    <w:tmpl w:val="7248933C"/>
    <w:lvl w:ilvl="0" w:tplc="FFFFFFFF">
      <w:numFmt w:val="bullet"/>
      <w:lvlText w:val="-"/>
      <w:lvlJc w:val="left"/>
      <w:pPr>
        <w:tabs>
          <w:tab w:val="num" w:pos="360"/>
        </w:tabs>
        <w:ind w:left="36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08133CF"/>
    <w:multiLevelType w:val="singleLevel"/>
    <w:tmpl w:val="0405000B"/>
    <w:lvl w:ilvl="0">
      <w:start w:val="1"/>
      <w:numFmt w:val="bullet"/>
      <w:lvlText w:val=""/>
      <w:lvlJc w:val="left"/>
      <w:pPr>
        <w:tabs>
          <w:tab w:val="num" w:pos="720"/>
        </w:tabs>
        <w:ind w:left="720" w:hanging="360"/>
      </w:pPr>
      <w:rPr>
        <w:rFonts w:ascii="Wingdings" w:hAnsi="Wingdings" w:hint="default"/>
      </w:rPr>
    </w:lvl>
  </w:abstractNum>
  <w:abstractNum w:abstractNumId="13" w15:restartNumberingAfterBreak="0">
    <w:nsid w:val="26EF4DEC"/>
    <w:multiLevelType w:val="hybridMultilevel"/>
    <w:tmpl w:val="AD7AD54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2AEF474A"/>
    <w:multiLevelType w:val="hybridMultilevel"/>
    <w:tmpl w:val="2642FE3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2B495730"/>
    <w:multiLevelType w:val="hybridMultilevel"/>
    <w:tmpl w:val="2DAA1F0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2F4B0FBD"/>
    <w:multiLevelType w:val="hybridMultilevel"/>
    <w:tmpl w:val="4D60D798"/>
    <w:lvl w:ilvl="0" w:tplc="7CFAF81A">
      <w:start w:val="2"/>
      <w:numFmt w:val="lowerLetter"/>
      <w:lvlText w:val="%1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304178DD"/>
    <w:multiLevelType w:val="hybridMultilevel"/>
    <w:tmpl w:val="4D0AE1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36093693"/>
    <w:multiLevelType w:val="hybridMultilevel"/>
    <w:tmpl w:val="D41848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36D969B2"/>
    <w:multiLevelType w:val="hybridMultilevel"/>
    <w:tmpl w:val="3ACE3CB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401D618C"/>
    <w:multiLevelType w:val="hybridMultilevel"/>
    <w:tmpl w:val="5434D7F8"/>
    <w:lvl w:ilvl="0" w:tplc="172654A2">
      <w:numFmt w:val="bullet"/>
      <w:lvlText w:val="-"/>
      <w:lvlJc w:val="left"/>
      <w:pPr>
        <w:ind w:left="1211" w:hanging="360"/>
      </w:pPr>
      <w:rPr>
        <w:rFonts w:ascii="Calibri" w:eastAsiaTheme="minorEastAsia" w:hAnsi="Calibri" w:cs="Calibri" w:hint="default"/>
      </w:rPr>
    </w:lvl>
    <w:lvl w:ilvl="1" w:tplc="04050003" w:tentative="1">
      <w:start w:val="1"/>
      <w:numFmt w:val="bullet"/>
      <w:lvlText w:val="o"/>
      <w:lvlJc w:val="left"/>
      <w:pPr>
        <w:ind w:left="1931" w:hanging="360"/>
      </w:pPr>
      <w:rPr>
        <w:rFonts w:ascii="Courier New" w:hAnsi="Courier New" w:cs="Courier New" w:hint="default"/>
      </w:rPr>
    </w:lvl>
    <w:lvl w:ilvl="2" w:tplc="04050005" w:tentative="1">
      <w:start w:val="1"/>
      <w:numFmt w:val="bullet"/>
      <w:lvlText w:val=""/>
      <w:lvlJc w:val="left"/>
      <w:pPr>
        <w:ind w:left="2651" w:hanging="360"/>
      </w:pPr>
      <w:rPr>
        <w:rFonts w:ascii="Wingdings" w:hAnsi="Wingdings" w:hint="default"/>
      </w:rPr>
    </w:lvl>
    <w:lvl w:ilvl="3" w:tplc="04050001" w:tentative="1">
      <w:start w:val="1"/>
      <w:numFmt w:val="bullet"/>
      <w:lvlText w:val=""/>
      <w:lvlJc w:val="left"/>
      <w:pPr>
        <w:ind w:left="3371" w:hanging="360"/>
      </w:pPr>
      <w:rPr>
        <w:rFonts w:ascii="Symbol" w:hAnsi="Symbol" w:hint="default"/>
      </w:rPr>
    </w:lvl>
    <w:lvl w:ilvl="4" w:tplc="04050003" w:tentative="1">
      <w:start w:val="1"/>
      <w:numFmt w:val="bullet"/>
      <w:lvlText w:val="o"/>
      <w:lvlJc w:val="left"/>
      <w:pPr>
        <w:ind w:left="4091" w:hanging="360"/>
      </w:pPr>
      <w:rPr>
        <w:rFonts w:ascii="Courier New" w:hAnsi="Courier New" w:cs="Courier New" w:hint="default"/>
      </w:rPr>
    </w:lvl>
    <w:lvl w:ilvl="5" w:tplc="04050005" w:tentative="1">
      <w:start w:val="1"/>
      <w:numFmt w:val="bullet"/>
      <w:lvlText w:val=""/>
      <w:lvlJc w:val="left"/>
      <w:pPr>
        <w:ind w:left="4811" w:hanging="360"/>
      </w:pPr>
      <w:rPr>
        <w:rFonts w:ascii="Wingdings" w:hAnsi="Wingdings" w:hint="default"/>
      </w:rPr>
    </w:lvl>
    <w:lvl w:ilvl="6" w:tplc="04050001" w:tentative="1">
      <w:start w:val="1"/>
      <w:numFmt w:val="bullet"/>
      <w:lvlText w:val=""/>
      <w:lvlJc w:val="left"/>
      <w:pPr>
        <w:ind w:left="5531" w:hanging="360"/>
      </w:pPr>
      <w:rPr>
        <w:rFonts w:ascii="Symbol" w:hAnsi="Symbol" w:hint="default"/>
      </w:rPr>
    </w:lvl>
    <w:lvl w:ilvl="7" w:tplc="04050003" w:tentative="1">
      <w:start w:val="1"/>
      <w:numFmt w:val="bullet"/>
      <w:lvlText w:val="o"/>
      <w:lvlJc w:val="left"/>
      <w:pPr>
        <w:ind w:left="6251" w:hanging="360"/>
      </w:pPr>
      <w:rPr>
        <w:rFonts w:ascii="Courier New" w:hAnsi="Courier New" w:cs="Courier New" w:hint="default"/>
      </w:rPr>
    </w:lvl>
    <w:lvl w:ilvl="8" w:tplc="04050005" w:tentative="1">
      <w:start w:val="1"/>
      <w:numFmt w:val="bullet"/>
      <w:lvlText w:val=""/>
      <w:lvlJc w:val="left"/>
      <w:pPr>
        <w:ind w:left="6971" w:hanging="360"/>
      </w:pPr>
      <w:rPr>
        <w:rFonts w:ascii="Wingdings" w:hAnsi="Wingdings" w:hint="default"/>
      </w:rPr>
    </w:lvl>
  </w:abstractNum>
  <w:abstractNum w:abstractNumId="21" w15:restartNumberingAfterBreak="0">
    <w:nsid w:val="43181F4F"/>
    <w:multiLevelType w:val="hybridMultilevel"/>
    <w:tmpl w:val="64E0848C"/>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43EC795D"/>
    <w:multiLevelType w:val="hybridMultilevel"/>
    <w:tmpl w:val="8E5E3B2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45D664EC"/>
    <w:multiLevelType w:val="multilevel"/>
    <w:tmpl w:val="B716737A"/>
    <w:lvl w:ilvl="0">
      <w:start w:val="1"/>
      <w:numFmt w:val="decimal"/>
      <w:pStyle w:val="NadpisCTP1"/>
      <w:lvlText w:val="%1."/>
      <w:lvlJc w:val="left"/>
      <w:pPr>
        <w:ind w:left="360" w:hanging="360"/>
      </w:pPr>
    </w:lvl>
    <w:lvl w:ilvl="1">
      <w:start w:val="1"/>
      <w:numFmt w:val="decimal"/>
      <w:pStyle w:val="NadpisCTP2"/>
      <w:lvlText w:val="%1.%2."/>
      <w:lvlJc w:val="left"/>
      <w:pPr>
        <w:ind w:left="792" w:hanging="432"/>
      </w:pPr>
    </w:lvl>
    <w:lvl w:ilvl="2">
      <w:start w:val="1"/>
      <w:numFmt w:val="decimal"/>
      <w:pStyle w:val="NadpisCTP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474F63E1"/>
    <w:multiLevelType w:val="hybridMultilevel"/>
    <w:tmpl w:val="FAA04EE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4F3727A2"/>
    <w:multiLevelType w:val="hybridMultilevel"/>
    <w:tmpl w:val="4AE21CA0"/>
    <w:lvl w:ilvl="0" w:tplc="5F628CAC">
      <w:numFmt w:val="bullet"/>
      <w:lvlText w:val="-"/>
      <w:lvlJc w:val="left"/>
      <w:pPr>
        <w:ind w:left="720" w:hanging="360"/>
      </w:pPr>
      <w:rPr>
        <w:rFonts w:ascii="Calibri" w:eastAsiaTheme="minorEastAsia"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51A623B9"/>
    <w:multiLevelType w:val="multilevel"/>
    <w:tmpl w:val="5378847C"/>
    <w:lvl w:ilvl="0">
      <w:start w:val="1"/>
      <w:numFmt w:val="decimal"/>
      <w:pStyle w:val="Nadpis1"/>
      <w:suff w:val="space"/>
      <w:lvlText w:val="%1."/>
      <w:lvlJc w:val="left"/>
      <w:pPr>
        <w:ind w:left="0" w:firstLine="0"/>
      </w:pPr>
      <w:rPr>
        <w:rFonts w:hint="default"/>
      </w:rPr>
    </w:lvl>
    <w:lvl w:ilvl="1">
      <w:start w:val="1"/>
      <w:numFmt w:val="decimal"/>
      <w:pStyle w:val="Nadpis2"/>
      <w:suff w:val="space"/>
      <w:lvlText w:val="%1.%2."/>
      <w:lvlJc w:val="left"/>
      <w:pPr>
        <w:ind w:left="0" w:firstLine="0"/>
      </w:pPr>
      <w:rPr>
        <w:rFonts w:hint="default"/>
      </w:rPr>
    </w:lvl>
    <w:lvl w:ilvl="2">
      <w:start w:val="1"/>
      <w:numFmt w:val="decimal"/>
      <w:pStyle w:val="Nadpis3"/>
      <w:suff w:val="space"/>
      <w:lvlText w:val="%1.%2.%3."/>
      <w:lvlJc w:val="left"/>
      <w:pPr>
        <w:ind w:left="0" w:firstLine="0"/>
      </w:pPr>
      <w:rPr>
        <w:rFonts w:hint="default"/>
      </w:rPr>
    </w:lvl>
    <w:lvl w:ilvl="3">
      <w:start w:val="1"/>
      <w:numFmt w:val="decimal"/>
      <w:pStyle w:val="Nadpis4"/>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27" w15:restartNumberingAfterBreak="0">
    <w:nsid w:val="55376E4D"/>
    <w:multiLevelType w:val="hybridMultilevel"/>
    <w:tmpl w:val="910CE1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56E251A8"/>
    <w:multiLevelType w:val="hybridMultilevel"/>
    <w:tmpl w:val="16BA4D6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573D745C"/>
    <w:multiLevelType w:val="hybridMultilevel"/>
    <w:tmpl w:val="9072F63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5ECA407B"/>
    <w:multiLevelType w:val="hybridMultilevel"/>
    <w:tmpl w:val="AD24F08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5F160D02"/>
    <w:multiLevelType w:val="hybridMultilevel"/>
    <w:tmpl w:val="899E1A7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60961EFA"/>
    <w:multiLevelType w:val="hybridMultilevel"/>
    <w:tmpl w:val="4E9C40E2"/>
    <w:lvl w:ilvl="0" w:tplc="0405000F">
      <w:start w:val="1"/>
      <w:numFmt w:val="decimal"/>
      <w:lvlText w:val="%1."/>
      <w:lvlJc w:val="left"/>
      <w:pPr>
        <w:ind w:left="720" w:hanging="360"/>
      </w:pPr>
      <w:rPr>
        <w:rFonts w:hint="default"/>
      </w:r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6A882990"/>
    <w:multiLevelType w:val="hybridMultilevel"/>
    <w:tmpl w:val="BB10D63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6B48694C"/>
    <w:multiLevelType w:val="hybridMultilevel"/>
    <w:tmpl w:val="CFBE5C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6FF3174A"/>
    <w:multiLevelType w:val="hybridMultilevel"/>
    <w:tmpl w:val="C53E65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7104783C"/>
    <w:multiLevelType w:val="hybridMultilevel"/>
    <w:tmpl w:val="CDA4A3A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74A22A00"/>
    <w:multiLevelType w:val="hybridMultilevel"/>
    <w:tmpl w:val="0B4CD1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74F640E6"/>
    <w:multiLevelType w:val="hybridMultilevel"/>
    <w:tmpl w:val="061CBBB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7C470391"/>
    <w:multiLevelType w:val="hybridMultilevel"/>
    <w:tmpl w:val="F5E6FED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7C5C35AC"/>
    <w:multiLevelType w:val="hybridMultilevel"/>
    <w:tmpl w:val="37F63D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1769961684">
    <w:abstractNumId w:val="26"/>
  </w:num>
  <w:num w:numId="2" w16cid:durableId="1287735161">
    <w:abstractNumId w:val="5"/>
  </w:num>
  <w:num w:numId="3" w16cid:durableId="145323284">
    <w:abstractNumId w:val="8"/>
  </w:num>
  <w:num w:numId="4" w16cid:durableId="896670001">
    <w:abstractNumId w:val="35"/>
  </w:num>
  <w:num w:numId="5" w16cid:durableId="1691101810">
    <w:abstractNumId w:val="17"/>
  </w:num>
  <w:num w:numId="6" w16cid:durableId="1299216992">
    <w:abstractNumId w:val="6"/>
  </w:num>
  <w:num w:numId="7" w16cid:durableId="853613892">
    <w:abstractNumId w:val="13"/>
  </w:num>
  <w:num w:numId="8" w16cid:durableId="1658875382">
    <w:abstractNumId w:val="33"/>
  </w:num>
  <w:num w:numId="9" w16cid:durableId="890766925">
    <w:abstractNumId w:val="40"/>
  </w:num>
  <w:num w:numId="10" w16cid:durableId="1150556665">
    <w:abstractNumId w:val="9"/>
  </w:num>
  <w:num w:numId="11" w16cid:durableId="802116020">
    <w:abstractNumId w:val="23"/>
  </w:num>
  <w:num w:numId="12" w16cid:durableId="1464687315">
    <w:abstractNumId w:val="30"/>
  </w:num>
  <w:num w:numId="13" w16cid:durableId="1150829747">
    <w:abstractNumId w:val="28"/>
  </w:num>
  <w:num w:numId="14" w16cid:durableId="185028261">
    <w:abstractNumId w:val="10"/>
  </w:num>
  <w:num w:numId="15" w16cid:durableId="192696752">
    <w:abstractNumId w:val="26"/>
  </w:num>
  <w:num w:numId="16" w16cid:durableId="345526440">
    <w:abstractNumId w:val="31"/>
  </w:num>
  <w:num w:numId="17" w16cid:durableId="1668240662">
    <w:abstractNumId w:val="4"/>
  </w:num>
  <w:num w:numId="18" w16cid:durableId="359404970">
    <w:abstractNumId w:val="3"/>
  </w:num>
  <w:num w:numId="19" w16cid:durableId="1365400388">
    <w:abstractNumId w:val="38"/>
  </w:num>
  <w:num w:numId="20" w16cid:durableId="1101341924">
    <w:abstractNumId w:val="37"/>
  </w:num>
  <w:num w:numId="21" w16cid:durableId="1460145465">
    <w:abstractNumId w:val="27"/>
  </w:num>
  <w:num w:numId="22" w16cid:durableId="707215878">
    <w:abstractNumId w:val="29"/>
  </w:num>
  <w:num w:numId="23" w16cid:durableId="1361206720">
    <w:abstractNumId w:val="24"/>
  </w:num>
  <w:num w:numId="24" w16cid:durableId="1123959984">
    <w:abstractNumId w:val="39"/>
  </w:num>
  <w:num w:numId="25" w16cid:durableId="1808813957">
    <w:abstractNumId w:val="1"/>
  </w:num>
  <w:num w:numId="26" w16cid:durableId="1446730857">
    <w:abstractNumId w:val="7"/>
  </w:num>
  <w:num w:numId="27" w16cid:durableId="757018241">
    <w:abstractNumId w:val="11"/>
  </w:num>
  <w:num w:numId="28" w16cid:durableId="502285838">
    <w:abstractNumId w:val="18"/>
  </w:num>
  <w:num w:numId="29" w16cid:durableId="1571890880">
    <w:abstractNumId w:val="32"/>
  </w:num>
  <w:num w:numId="30" w16cid:durableId="36666352">
    <w:abstractNumId w:val="20"/>
  </w:num>
  <w:num w:numId="31" w16cid:durableId="1231385265">
    <w:abstractNumId w:val="22"/>
  </w:num>
  <w:num w:numId="32" w16cid:durableId="160506703">
    <w:abstractNumId w:val="34"/>
  </w:num>
  <w:num w:numId="33" w16cid:durableId="1196234667">
    <w:abstractNumId w:val="2"/>
  </w:num>
  <w:num w:numId="34" w16cid:durableId="1430809378">
    <w:abstractNumId w:val="0"/>
  </w:num>
  <w:num w:numId="35" w16cid:durableId="829247380">
    <w:abstractNumId w:val="25"/>
  </w:num>
  <w:num w:numId="36" w16cid:durableId="1063679760">
    <w:abstractNumId w:val="36"/>
  </w:num>
  <w:num w:numId="37" w16cid:durableId="636379650">
    <w:abstractNumId w:val="19"/>
  </w:num>
  <w:num w:numId="38" w16cid:durableId="1137727027">
    <w:abstractNumId w:val="15"/>
  </w:num>
  <w:num w:numId="39" w16cid:durableId="1326594882">
    <w:abstractNumId w:val="12"/>
  </w:num>
  <w:num w:numId="40" w16cid:durableId="2016178524">
    <w:abstractNumId w:val="14"/>
  </w:num>
  <w:num w:numId="41" w16cid:durableId="1057704466">
    <w:abstractNumId w:val="21"/>
  </w:num>
  <w:num w:numId="42" w16cid:durableId="1628658691">
    <w:abstractNumId w:val="16"/>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1728" w:allStyles="0" w:customStyles="0" w:latentStyles="0" w:stylesInUse="1" w:headingStyles="1" w:numberingStyles="0" w:tableStyles="0" w:directFormattingOnRuns="1" w:directFormattingOnParagraphs="1" w:directFormattingOnNumbering="1" w:directFormattingOnTables="0" w:clearFormatting="1" w:top3HeadingStyles="0" w:visibleStyles="0" w:alternateStyleNames="0"/>
  <w:defaultTabStop w:val="851"/>
  <w:hyphenationZone w:val="425"/>
  <w:drawingGridHorizontalSpacing w:val="120"/>
  <w:displayHorizontalDrawingGridEvery w:val="2"/>
  <w:characterSpacingControl w:val="doNotCompress"/>
  <w:hdrShapeDefaults>
    <o:shapedefaults v:ext="edit" spidmax="7372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55868"/>
    <w:rsid w:val="00000904"/>
    <w:rsid w:val="00004698"/>
    <w:rsid w:val="00004DD2"/>
    <w:rsid w:val="00005C4D"/>
    <w:rsid w:val="00007D93"/>
    <w:rsid w:val="00010C99"/>
    <w:rsid w:val="00011000"/>
    <w:rsid w:val="00013EA0"/>
    <w:rsid w:val="00014AAE"/>
    <w:rsid w:val="00020B6B"/>
    <w:rsid w:val="00022E8F"/>
    <w:rsid w:val="000238C3"/>
    <w:rsid w:val="00027158"/>
    <w:rsid w:val="00034CE5"/>
    <w:rsid w:val="0003634F"/>
    <w:rsid w:val="00037A97"/>
    <w:rsid w:val="000450C9"/>
    <w:rsid w:val="00045160"/>
    <w:rsid w:val="00045675"/>
    <w:rsid w:val="00056AC3"/>
    <w:rsid w:val="00057364"/>
    <w:rsid w:val="00057BDE"/>
    <w:rsid w:val="0006103F"/>
    <w:rsid w:val="000648C0"/>
    <w:rsid w:val="00064F4D"/>
    <w:rsid w:val="0006790A"/>
    <w:rsid w:val="0007094A"/>
    <w:rsid w:val="00071365"/>
    <w:rsid w:val="00072979"/>
    <w:rsid w:val="00073042"/>
    <w:rsid w:val="00073ACA"/>
    <w:rsid w:val="000813C0"/>
    <w:rsid w:val="000820C8"/>
    <w:rsid w:val="00083D90"/>
    <w:rsid w:val="000843A0"/>
    <w:rsid w:val="00091B15"/>
    <w:rsid w:val="000961F3"/>
    <w:rsid w:val="000A0240"/>
    <w:rsid w:val="000A504B"/>
    <w:rsid w:val="000C033E"/>
    <w:rsid w:val="000C47F4"/>
    <w:rsid w:val="000C55A0"/>
    <w:rsid w:val="000D2252"/>
    <w:rsid w:val="000E2BC1"/>
    <w:rsid w:val="000E3919"/>
    <w:rsid w:val="000E669D"/>
    <w:rsid w:val="000E7BCC"/>
    <w:rsid w:val="000F4E57"/>
    <w:rsid w:val="000F717C"/>
    <w:rsid w:val="0010160B"/>
    <w:rsid w:val="001023E9"/>
    <w:rsid w:val="001038AB"/>
    <w:rsid w:val="0010505F"/>
    <w:rsid w:val="00111E77"/>
    <w:rsid w:val="00116309"/>
    <w:rsid w:val="00117730"/>
    <w:rsid w:val="00123B36"/>
    <w:rsid w:val="001301B6"/>
    <w:rsid w:val="0013336A"/>
    <w:rsid w:val="00133BEE"/>
    <w:rsid w:val="00134BD8"/>
    <w:rsid w:val="00135F4F"/>
    <w:rsid w:val="0014542E"/>
    <w:rsid w:val="0015119B"/>
    <w:rsid w:val="00157160"/>
    <w:rsid w:val="00173849"/>
    <w:rsid w:val="00177DEB"/>
    <w:rsid w:val="001823EA"/>
    <w:rsid w:val="00182C26"/>
    <w:rsid w:val="001830D1"/>
    <w:rsid w:val="00183A73"/>
    <w:rsid w:val="001853AD"/>
    <w:rsid w:val="00185EFB"/>
    <w:rsid w:val="00187444"/>
    <w:rsid w:val="001A0168"/>
    <w:rsid w:val="001B3B9C"/>
    <w:rsid w:val="001B3FFA"/>
    <w:rsid w:val="001B48EB"/>
    <w:rsid w:val="001C7004"/>
    <w:rsid w:val="001D6F3F"/>
    <w:rsid w:val="001E00DE"/>
    <w:rsid w:val="001E0F20"/>
    <w:rsid w:val="001E2804"/>
    <w:rsid w:val="001F5BB7"/>
    <w:rsid w:val="00204B83"/>
    <w:rsid w:val="0021313B"/>
    <w:rsid w:val="0021788B"/>
    <w:rsid w:val="00221285"/>
    <w:rsid w:val="0022517F"/>
    <w:rsid w:val="00225C7F"/>
    <w:rsid w:val="00232D44"/>
    <w:rsid w:val="0025000E"/>
    <w:rsid w:val="00251DF4"/>
    <w:rsid w:val="00256257"/>
    <w:rsid w:val="0028215F"/>
    <w:rsid w:val="00285E5D"/>
    <w:rsid w:val="00291750"/>
    <w:rsid w:val="00291C54"/>
    <w:rsid w:val="0029570E"/>
    <w:rsid w:val="00295804"/>
    <w:rsid w:val="00295945"/>
    <w:rsid w:val="002C690A"/>
    <w:rsid w:val="002C7622"/>
    <w:rsid w:val="002D4767"/>
    <w:rsid w:val="002D5ABC"/>
    <w:rsid w:val="002D73F3"/>
    <w:rsid w:val="002E38D9"/>
    <w:rsid w:val="002F1AC6"/>
    <w:rsid w:val="002F26BB"/>
    <w:rsid w:val="002F4E5B"/>
    <w:rsid w:val="00305EA1"/>
    <w:rsid w:val="003072A1"/>
    <w:rsid w:val="00315828"/>
    <w:rsid w:val="00316DF3"/>
    <w:rsid w:val="00317347"/>
    <w:rsid w:val="003206D6"/>
    <w:rsid w:val="00321215"/>
    <w:rsid w:val="003313FF"/>
    <w:rsid w:val="00333A91"/>
    <w:rsid w:val="00334D89"/>
    <w:rsid w:val="00334FAE"/>
    <w:rsid w:val="00335B60"/>
    <w:rsid w:val="0033697E"/>
    <w:rsid w:val="00337323"/>
    <w:rsid w:val="003429DF"/>
    <w:rsid w:val="0035089B"/>
    <w:rsid w:val="00353207"/>
    <w:rsid w:val="00354A53"/>
    <w:rsid w:val="00356DC5"/>
    <w:rsid w:val="00360235"/>
    <w:rsid w:val="00371DEE"/>
    <w:rsid w:val="00374B4D"/>
    <w:rsid w:val="003750B8"/>
    <w:rsid w:val="00380F69"/>
    <w:rsid w:val="00385AF9"/>
    <w:rsid w:val="0038789B"/>
    <w:rsid w:val="003938F7"/>
    <w:rsid w:val="00393AA8"/>
    <w:rsid w:val="003A4E3D"/>
    <w:rsid w:val="003A6F1F"/>
    <w:rsid w:val="003A7C6A"/>
    <w:rsid w:val="003B3B46"/>
    <w:rsid w:val="003C4E7E"/>
    <w:rsid w:val="003C73AC"/>
    <w:rsid w:val="003D4B0A"/>
    <w:rsid w:val="003D5D2E"/>
    <w:rsid w:val="003D679E"/>
    <w:rsid w:val="003E54D4"/>
    <w:rsid w:val="003E573A"/>
    <w:rsid w:val="003F4148"/>
    <w:rsid w:val="00401B64"/>
    <w:rsid w:val="004020FD"/>
    <w:rsid w:val="004037A5"/>
    <w:rsid w:val="004038AC"/>
    <w:rsid w:val="00406C1A"/>
    <w:rsid w:val="004113FD"/>
    <w:rsid w:val="004128A4"/>
    <w:rsid w:val="00413B4F"/>
    <w:rsid w:val="00417F44"/>
    <w:rsid w:val="004273BE"/>
    <w:rsid w:val="00433D50"/>
    <w:rsid w:val="0044196A"/>
    <w:rsid w:val="0044655F"/>
    <w:rsid w:val="00446D03"/>
    <w:rsid w:val="00450468"/>
    <w:rsid w:val="00463C47"/>
    <w:rsid w:val="00463F77"/>
    <w:rsid w:val="004643CD"/>
    <w:rsid w:val="004714BF"/>
    <w:rsid w:val="00474FB9"/>
    <w:rsid w:val="004941EB"/>
    <w:rsid w:val="004961FA"/>
    <w:rsid w:val="004A5EBF"/>
    <w:rsid w:val="004B071F"/>
    <w:rsid w:val="004B1068"/>
    <w:rsid w:val="004B18A5"/>
    <w:rsid w:val="004B531D"/>
    <w:rsid w:val="004C2858"/>
    <w:rsid w:val="004C68BE"/>
    <w:rsid w:val="004D08B3"/>
    <w:rsid w:val="004D1365"/>
    <w:rsid w:val="004D5CE2"/>
    <w:rsid w:val="004E11D4"/>
    <w:rsid w:val="004E2823"/>
    <w:rsid w:val="004E5D7E"/>
    <w:rsid w:val="004E7097"/>
    <w:rsid w:val="004E74F2"/>
    <w:rsid w:val="00500193"/>
    <w:rsid w:val="00506D0D"/>
    <w:rsid w:val="0051067D"/>
    <w:rsid w:val="00510742"/>
    <w:rsid w:val="00511F57"/>
    <w:rsid w:val="00512DF2"/>
    <w:rsid w:val="00516DCD"/>
    <w:rsid w:val="00520103"/>
    <w:rsid w:val="00521D44"/>
    <w:rsid w:val="00522A66"/>
    <w:rsid w:val="00523403"/>
    <w:rsid w:val="0052445E"/>
    <w:rsid w:val="00545851"/>
    <w:rsid w:val="0054647D"/>
    <w:rsid w:val="00547C0B"/>
    <w:rsid w:val="005538E1"/>
    <w:rsid w:val="00557FB9"/>
    <w:rsid w:val="00562C30"/>
    <w:rsid w:val="00563039"/>
    <w:rsid w:val="00566B6F"/>
    <w:rsid w:val="00571865"/>
    <w:rsid w:val="00593DF7"/>
    <w:rsid w:val="00594C3E"/>
    <w:rsid w:val="0059656B"/>
    <w:rsid w:val="005967FE"/>
    <w:rsid w:val="005A3826"/>
    <w:rsid w:val="005B15F2"/>
    <w:rsid w:val="005B2655"/>
    <w:rsid w:val="005B4AB1"/>
    <w:rsid w:val="005B4D2B"/>
    <w:rsid w:val="005B4D49"/>
    <w:rsid w:val="005C32A2"/>
    <w:rsid w:val="005C4C3A"/>
    <w:rsid w:val="005D1E7D"/>
    <w:rsid w:val="005D4A40"/>
    <w:rsid w:val="005D6295"/>
    <w:rsid w:val="005D7A1B"/>
    <w:rsid w:val="005E2429"/>
    <w:rsid w:val="005E2A88"/>
    <w:rsid w:val="005E2E67"/>
    <w:rsid w:val="005E317F"/>
    <w:rsid w:val="005F3B4E"/>
    <w:rsid w:val="0060057D"/>
    <w:rsid w:val="00603252"/>
    <w:rsid w:val="006150E2"/>
    <w:rsid w:val="0062101E"/>
    <w:rsid w:val="00622AD1"/>
    <w:rsid w:val="00625918"/>
    <w:rsid w:val="00625D7C"/>
    <w:rsid w:val="00627D0C"/>
    <w:rsid w:val="00641FED"/>
    <w:rsid w:val="006421D3"/>
    <w:rsid w:val="006421F6"/>
    <w:rsid w:val="00642925"/>
    <w:rsid w:val="006442CE"/>
    <w:rsid w:val="00650218"/>
    <w:rsid w:val="00651DAE"/>
    <w:rsid w:val="00657C4F"/>
    <w:rsid w:val="006616E7"/>
    <w:rsid w:val="006667E9"/>
    <w:rsid w:val="00666C7C"/>
    <w:rsid w:val="00675E57"/>
    <w:rsid w:val="00676BAD"/>
    <w:rsid w:val="00681B27"/>
    <w:rsid w:val="006868F1"/>
    <w:rsid w:val="006A08A3"/>
    <w:rsid w:val="006A19F7"/>
    <w:rsid w:val="006A3FDA"/>
    <w:rsid w:val="006B2A6F"/>
    <w:rsid w:val="006B7745"/>
    <w:rsid w:val="006C0E9C"/>
    <w:rsid w:val="006C58CB"/>
    <w:rsid w:val="006D0DF1"/>
    <w:rsid w:val="006E288D"/>
    <w:rsid w:val="006F0593"/>
    <w:rsid w:val="006F5A4B"/>
    <w:rsid w:val="00707581"/>
    <w:rsid w:val="00710E33"/>
    <w:rsid w:val="00711E1C"/>
    <w:rsid w:val="00716356"/>
    <w:rsid w:val="00721DFB"/>
    <w:rsid w:val="00723E38"/>
    <w:rsid w:val="00727572"/>
    <w:rsid w:val="007323D9"/>
    <w:rsid w:val="00745941"/>
    <w:rsid w:val="00752B3E"/>
    <w:rsid w:val="00754CBA"/>
    <w:rsid w:val="00757C13"/>
    <w:rsid w:val="0076446A"/>
    <w:rsid w:val="00767FE6"/>
    <w:rsid w:val="00776144"/>
    <w:rsid w:val="00776F28"/>
    <w:rsid w:val="00786429"/>
    <w:rsid w:val="00787892"/>
    <w:rsid w:val="007A2261"/>
    <w:rsid w:val="007C5C62"/>
    <w:rsid w:val="007E1BF1"/>
    <w:rsid w:val="007E3ACF"/>
    <w:rsid w:val="007E61B7"/>
    <w:rsid w:val="007F7EA4"/>
    <w:rsid w:val="00806106"/>
    <w:rsid w:val="00816126"/>
    <w:rsid w:val="008203C3"/>
    <w:rsid w:val="00846A9E"/>
    <w:rsid w:val="00846EBF"/>
    <w:rsid w:val="008501EF"/>
    <w:rsid w:val="0085501D"/>
    <w:rsid w:val="00855FDC"/>
    <w:rsid w:val="008576FB"/>
    <w:rsid w:val="0086116B"/>
    <w:rsid w:val="00861AEF"/>
    <w:rsid w:val="00863274"/>
    <w:rsid w:val="00870F39"/>
    <w:rsid w:val="00870FF0"/>
    <w:rsid w:val="008809EC"/>
    <w:rsid w:val="00890C1A"/>
    <w:rsid w:val="00894CDF"/>
    <w:rsid w:val="008A317A"/>
    <w:rsid w:val="008A4CCD"/>
    <w:rsid w:val="008A53D3"/>
    <w:rsid w:val="008A71F8"/>
    <w:rsid w:val="008B4532"/>
    <w:rsid w:val="008C3F66"/>
    <w:rsid w:val="008C63C7"/>
    <w:rsid w:val="008D3F0F"/>
    <w:rsid w:val="008D4C7C"/>
    <w:rsid w:val="008D5F63"/>
    <w:rsid w:val="008D7C6B"/>
    <w:rsid w:val="008E058A"/>
    <w:rsid w:val="008E7DB5"/>
    <w:rsid w:val="00904317"/>
    <w:rsid w:val="009068E8"/>
    <w:rsid w:val="00914792"/>
    <w:rsid w:val="0092196C"/>
    <w:rsid w:val="00925FA6"/>
    <w:rsid w:val="009262BC"/>
    <w:rsid w:val="00932BAE"/>
    <w:rsid w:val="00933A3F"/>
    <w:rsid w:val="009349FE"/>
    <w:rsid w:val="00935248"/>
    <w:rsid w:val="009408D7"/>
    <w:rsid w:val="00940F89"/>
    <w:rsid w:val="009418C4"/>
    <w:rsid w:val="00941CDF"/>
    <w:rsid w:val="009448E9"/>
    <w:rsid w:val="00952AB2"/>
    <w:rsid w:val="00960314"/>
    <w:rsid w:val="00960715"/>
    <w:rsid w:val="00964DCA"/>
    <w:rsid w:val="009705DA"/>
    <w:rsid w:val="009730F0"/>
    <w:rsid w:val="00981125"/>
    <w:rsid w:val="00983999"/>
    <w:rsid w:val="00985DA1"/>
    <w:rsid w:val="00990082"/>
    <w:rsid w:val="009964FC"/>
    <w:rsid w:val="009A0BA9"/>
    <w:rsid w:val="009C5FF6"/>
    <w:rsid w:val="009D2C99"/>
    <w:rsid w:val="009D360A"/>
    <w:rsid w:val="009D59AF"/>
    <w:rsid w:val="009E051B"/>
    <w:rsid w:val="009E508D"/>
    <w:rsid w:val="009E5748"/>
    <w:rsid w:val="009F03CE"/>
    <w:rsid w:val="00A01338"/>
    <w:rsid w:val="00A047BC"/>
    <w:rsid w:val="00A06326"/>
    <w:rsid w:val="00A11D4A"/>
    <w:rsid w:val="00A136E4"/>
    <w:rsid w:val="00A26061"/>
    <w:rsid w:val="00A45759"/>
    <w:rsid w:val="00A46889"/>
    <w:rsid w:val="00A55868"/>
    <w:rsid w:val="00A71276"/>
    <w:rsid w:val="00A82E81"/>
    <w:rsid w:val="00A85A87"/>
    <w:rsid w:val="00A85CDB"/>
    <w:rsid w:val="00A85F07"/>
    <w:rsid w:val="00A873D7"/>
    <w:rsid w:val="00A93DA5"/>
    <w:rsid w:val="00AA14DA"/>
    <w:rsid w:val="00AA6F4B"/>
    <w:rsid w:val="00AB1F27"/>
    <w:rsid w:val="00AB756A"/>
    <w:rsid w:val="00AC6FC4"/>
    <w:rsid w:val="00AC79FE"/>
    <w:rsid w:val="00AD215F"/>
    <w:rsid w:val="00AD3025"/>
    <w:rsid w:val="00AD59CC"/>
    <w:rsid w:val="00AE17E8"/>
    <w:rsid w:val="00AE2D8F"/>
    <w:rsid w:val="00AE5D32"/>
    <w:rsid w:val="00AF31EF"/>
    <w:rsid w:val="00AF4CED"/>
    <w:rsid w:val="00B1079B"/>
    <w:rsid w:val="00B134A9"/>
    <w:rsid w:val="00B14BEE"/>
    <w:rsid w:val="00B2173C"/>
    <w:rsid w:val="00B22051"/>
    <w:rsid w:val="00B2592D"/>
    <w:rsid w:val="00B261E7"/>
    <w:rsid w:val="00B3288B"/>
    <w:rsid w:val="00B3288C"/>
    <w:rsid w:val="00B34BF6"/>
    <w:rsid w:val="00B36E09"/>
    <w:rsid w:val="00B374E5"/>
    <w:rsid w:val="00B45100"/>
    <w:rsid w:val="00B4594C"/>
    <w:rsid w:val="00B51E8B"/>
    <w:rsid w:val="00B51EE1"/>
    <w:rsid w:val="00B64472"/>
    <w:rsid w:val="00B66CCB"/>
    <w:rsid w:val="00B670AB"/>
    <w:rsid w:val="00B76D3A"/>
    <w:rsid w:val="00B772E3"/>
    <w:rsid w:val="00B81A54"/>
    <w:rsid w:val="00B861FC"/>
    <w:rsid w:val="00B93CB8"/>
    <w:rsid w:val="00B976E2"/>
    <w:rsid w:val="00BB1F60"/>
    <w:rsid w:val="00BB2D9C"/>
    <w:rsid w:val="00BB49AC"/>
    <w:rsid w:val="00BC6821"/>
    <w:rsid w:val="00BD258B"/>
    <w:rsid w:val="00BD4C00"/>
    <w:rsid w:val="00BE2AC3"/>
    <w:rsid w:val="00BE7AA7"/>
    <w:rsid w:val="00BF13EF"/>
    <w:rsid w:val="00BF5FDB"/>
    <w:rsid w:val="00C03AC2"/>
    <w:rsid w:val="00C10757"/>
    <w:rsid w:val="00C21DC1"/>
    <w:rsid w:val="00C321DF"/>
    <w:rsid w:val="00C32548"/>
    <w:rsid w:val="00C33B1E"/>
    <w:rsid w:val="00C35938"/>
    <w:rsid w:val="00C401F6"/>
    <w:rsid w:val="00C4347E"/>
    <w:rsid w:val="00C4480F"/>
    <w:rsid w:val="00C45EDC"/>
    <w:rsid w:val="00C515C3"/>
    <w:rsid w:val="00C62C3C"/>
    <w:rsid w:val="00C70830"/>
    <w:rsid w:val="00C72C0D"/>
    <w:rsid w:val="00C74A6F"/>
    <w:rsid w:val="00C84819"/>
    <w:rsid w:val="00C909E8"/>
    <w:rsid w:val="00CB3C9E"/>
    <w:rsid w:val="00CB461F"/>
    <w:rsid w:val="00CB6AB2"/>
    <w:rsid w:val="00CC6564"/>
    <w:rsid w:val="00CE175C"/>
    <w:rsid w:val="00CE2318"/>
    <w:rsid w:val="00CE3239"/>
    <w:rsid w:val="00CF26A3"/>
    <w:rsid w:val="00CF36C7"/>
    <w:rsid w:val="00CF4C3B"/>
    <w:rsid w:val="00CF5AE3"/>
    <w:rsid w:val="00D0291B"/>
    <w:rsid w:val="00D12B66"/>
    <w:rsid w:val="00D17BB3"/>
    <w:rsid w:val="00D2322D"/>
    <w:rsid w:val="00D25A9E"/>
    <w:rsid w:val="00D367D2"/>
    <w:rsid w:val="00D41A19"/>
    <w:rsid w:val="00D4699F"/>
    <w:rsid w:val="00D46BCC"/>
    <w:rsid w:val="00D4720E"/>
    <w:rsid w:val="00D62C63"/>
    <w:rsid w:val="00D6331C"/>
    <w:rsid w:val="00D70828"/>
    <w:rsid w:val="00D708B4"/>
    <w:rsid w:val="00D70E1A"/>
    <w:rsid w:val="00D74860"/>
    <w:rsid w:val="00D80A62"/>
    <w:rsid w:val="00D82780"/>
    <w:rsid w:val="00D85E47"/>
    <w:rsid w:val="00DA1AE1"/>
    <w:rsid w:val="00DA45A6"/>
    <w:rsid w:val="00DA4FFB"/>
    <w:rsid w:val="00DA50FC"/>
    <w:rsid w:val="00DA6D82"/>
    <w:rsid w:val="00DB283B"/>
    <w:rsid w:val="00DB409C"/>
    <w:rsid w:val="00DC67D8"/>
    <w:rsid w:val="00DC75B7"/>
    <w:rsid w:val="00DC7B31"/>
    <w:rsid w:val="00DE0071"/>
    <w:rsid w:val="00DE3DE0"/>
    <w:rsid w:val="00DE5C48"/>
    <w:rsid w:val="00DE77CE"/>
    <w:rsid w:val="00DF25B1"/>
    <w:rsid w:val="00DF342D"/>
    <w:rsid w:val="00E00C04"/>
    <w:rsid w:val="00E01208"/>
    <w:rsid w:val="00E06404"/>
    <w:rsid w:val="00E14918"/>
    <w:rsid w:val="00E17353"/>
    <w:rsid w:val="00E20CAB"/>
    <w:rsid w:val="00E216D7"/>
    <w:rsid w:val="00E326CC"/>
    <w:rsid w:val="00E3325D"/>
    <w:rsid w:val="00E358EF"/>
    <w:rsid w:val="00E36D85"/>
    <w:rsid w:val="00E37342"/>
    <w:rsid w:val="00E451FD"/>
    <w:rsid w:val="00E45404"/>
    <w:rsid w:val="00E473BD"/>
    <w:rsid w:val="00E559EE"/>
    <w:rsid w:val="00E62A92"/>
    <w:rsid w:val="00E65BFC"/>
    <w:rsid w:val="00E82652"/>
    <w:rsid w:val="00E84CC0"/>
    <w:rsid w:val="00E8572B"/>
    <w:rsid w:val="00E9060A"/>
    <w:rsid w:val="00E935D3"/>
    <w:rsid w:val="00E95E3C"/>
    <w:rsid w:val="00E96FB4"/>
    <w:rsid w:val="00EA1B72"/>
    <w:rsid w:val="00EA1E16"/>
    <w:rsid w:val="00EA446A"/>
    <w:rsid w:val="00EA7946"/>
    <w:rsid w:val="00EC05E1"/>
    <w:rsid w:val="00EC1336"/>
    <w:rsid w:val="00EC13A5"/>
    <w:rsid w:val="00EC350B"/>
    <w:rsid w:val="00EC550D"/>
    <w:rsid w:val="00ED0701"/>
    <w:rsid w:val="00ED5900"/>
    <w:rsid w:val="00EE2379"/>
    <w:rsid w:val="00EF7301"/>
    <w:rsid w:val="00F00A33"/>
    <w:rsid w:val="00F05B7A"/>
    <w:rsid w:val="00F06B86"/>
    <w:rsid w:val="00F17787"/>
    <w:rsid w:val="00F215C3"/>
    <w:rsid w:val="00F21DC1"/>
    <w:rsid w:val="00F236EB"/>
    <w:rsid w:val="00F31B69"/>
    <w:rsid w:val="00F43668"/>
    <w:rsid w:val="00F56B9E"/>
    <w:rsid w:val="00F76552"/>
    <w:rsid w:val="00F77623"/>
    <w:rsid w:val="00F84F45"/>
    <w:rsid w:val="00F90DEC"/>
    <w:rsid w:val="00F94375"/>
    <w:rsid w:val="00F9777B"/>
    <w:rsid w:val="00FA12F1"/>
    <w:rsid w:val="00FA72C1"/>
    <w:rsid w:val="00FB045C"/>
    <w:rsid w:val="00FB2D66"/>
    <w:rsid w:val="00FB3415"/>
    <w:rsid w:val="00FB479C"/>
    <w:rsid w:val="00FB58DD"/>
    <w:rsid w:val="00FC2211"/>
    <w:rsid w:val="00FC3DF9"/>
    <w:rsid w:val="00FD114B"/>
    <w:rsid w:val="00FD57F8"/>
    <w:rsid w:val="00FE766C"/>
    <w:rsid w:val="00FE7BEF"/>
    <w:rsid w:val="00FF4ED8"/>
    <w:rsid w:val="00FF5CB5"/>
    <w:rsid w:val="00FF78F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73729"/>
    <o:shapelayout v:ext="edit">
      <o:idmap v:ext="edit" data="1"/>
    </o:shapelayout>
  </w:shapeDefaults>
  <w:decimalSymbol w:val=","/>
  <w:listSeparator w:val=";"/>
  <w14:docId w14:val="132C110A"/>
  <w15:docId w15:val="{602CD8F1-1B41-4EE9-9C71-30CCA1B828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cs-CZ" w:eastAsia="cs-CZ" w:bidi="ar-SA"/>
      </w:rPr>
    </w:rPrDefault>
    <w:pPrDefault>
      <w:pPr>
        <w:spacing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6E288D"/>
    <w:rPr>
      <w:sz w:val="24"/>
    </w:rPr>
  </w:style>
  <w:style w:type="paragraph" w:styleId="Nadpis1">
    <w:name w:val="heading 1"/>
    <w:aliases w:val="Nadpis"/>
    <w:basedOn w:val="Normln"/>
    <w:next w:val="Normln"/>
    <w:link w:val="Nadpis1Char"/>
    <w:uiPriority w:val="9"/>
    <w:qFormat/>
    <w:rsid w:val="006E288D"/>
    <w:pPr>
      <w:keepNext/>
      <w:keepLines/>
      <w:numPr>
        <w:numId w:val="15"/>
      </w:numPr>
      <w:spacing w:before="240" w:after="240"/>
      <w:outlineLvl w:val="0"/>
    </w:pPr>
    <w:rPr>
      <w:rFonts w:asciiTheme="majorHAnsi" w:eastAsiaTheme="majorEastAsia" w:hAnsiTheme="majorHAnsi" w:cstheme="majorBidi"/>
      <w:b/>
      <w:bCs/>
      <w:color w:val="1F497D" w:themeColor="text2"/>
      <w:sz w:val="32"/>
      <w:szCs w:val="28"/>
    </w:rPr>
  </w:style>
  <w:style w:type="paragraph" w:styleId="Nadpis2">
    <w:name w:val="heading 2"/>
    <w:basedOn w:val="Normln"/>
    <w:next w:val="Normln"/>
    <w:link w:val="Nadpis2Char"/>
    <w:uiPriority w:val="9"/>
    <w:unhideWhenUsed/>
    <w:qFormat/>
    <w:rsid w:val="006E288D"/>
    <w:pPr>
      <w:keepNext/>
      <w:keepLines/>
      <w:numPr>
        <w:ilvl w:val="1"/>
        <w:numId w:val="15"/>
      </w:numPr>
      <w:spacing w:before="120"/>
      <w:outlineLvl w:val="1"/>
    </w:pPr>
    <w:rPr>
      <w:rFonts w:asciiTheme="majorHAnsi" w:eastAsiaTheme="majorEastAsia" w:hAnsiTheme="majorHAnsi" w:cstheme="majorBidi"/>
      <w:b/>
      <w:bCs/>
      <w:color w:val="1F497D" w:themeColor="text2"/>
      <w:sz w:val="28"/>
      <w:szCs w:val="28"/>
    </w:rPr>
  </w:style>
  <w:style w:type="paragraph" w:styleId="Nadpis3">
    <w:name w:val="heading 3"/>
    <w:aliases w:val="3Nadpis,Kurzíva,Titul1"/>
    <w:basedOn w:val="Normln"/>
    <w:next w:val="Normln"/>
    <w:link w:val="Nadpis3Char"/>
    <w:uiPriority w:val="9"/>
    <w:unhideWhenUsed/>
    <w:qFormat/>
    <w:rsid w:val="00F05B7A"/>
    <w:pPr>
      <w:keepNext/>
      <w:keepLines/>
      <w:numPr>
        <w:ilvl w:val="2"/>
        <w:numId w:val="15"/>
      </w:numPr>
      <w:spacing w:before="120"/>
      <w:outlineLvl w:val="2"/>
    </w:pPr>
    <w:rPr>
      <w:rFonts w:asciiTheme="majorHAnsi" w:eastAsiaTheme="majorEastAsia" w:hAnsiTheme="majorHAnsi" w:cstheme="majorBidi"/>
      <w:b/>
      <w:bCs/>
      <w:color w:val="1F497D" w:themeColor="text2"/>
    </w:rPr>
  </w:style>
  <w:style w:type="paragraph" w:styleId="Nadpis4">
    <w:name w:val="heading 4"/>
    <w:basedOn w:val="Normln"/>
    <w:next w:val="Normln"/>
    <w:link w:val="Nadpis4Char"/>
    <w:uiPriority w:val="9"/>
    <w:unhideWhenUsed/>
    <w:qFormat/>
    <w:rsid w:val="00727572"/>
    <w:pPr>
      <w:keepNext/>
      <w:keepLines/>
      <w:numPr>
        <w:ilvl w:val="3"/>
        <w:numId w:val="1"/>
      </w:numPr>
      <w:spacing w:before="120"/>
      <w:outlineLvl w:val="3"/>
    </w:pPr>
    <w:rPr>
      <w:rFonts w:asciiTheme="majorHAnsi" w:eastAsiaTheme="majorEastAsia" w:hAnsiTheme="majorHAnsi" w:cstheme="majorBidi"/>
      <w:b/>
      <w:bCs/>
      <w:i/>
      <w:iCs/>
      <w:color w:val="1F497D" w:themeColor="text2"/>
    </w:rPr>
  </w:style>
  <w:style w:type="paragraph" w:styleId="Nadpis5">
    <w:name w:val="heading 5"/>
    <w:basedOn w:val="Normln"/>
    <w:next w:val="Normln"/>
    <w:link w:val="Nadpis5Char"/>
    <w:uiPriority w:val="9"/>
    <w:semiHidden/>
    <w:unhideWhenUsed/>
    <w:qFormat/>
    <w:rsid w:val="004643CD"/>
    <w:pPr>
      <w:keepNext/>
      <w:keepLines/>
      <w:spacing w:before="200" w:after="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rsid w:val="004643CD"/>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4643CD"/>
    <w:pPr>
      <w:keepNext/>
      <w:keepLines/>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4643CD"/>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4643CD"/>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aliases w:val="záhlaví"/>
    <w:basedOn w:val="Normln"/>
    <w:link w:val="ZhlavChar"/>
    <w:unhideWhenUsed/>
    <w:rsid w:val="003A4E3D"/>
    <w:pPr>
      <w:tabs>
        <w:tab w:val="center" w:pos="4536"/>
        <w:tab w:val="right" w:pos="9072"/>
      </w:tabs>
      <w:spacing w:after="0"/>
    </w:pPr>
  </w:style>
  <w:style w:type="character" w:customStyle="1" w:styleId="ZhlavChar">
    <w:name w:val="Záhlaví Char"/>
    <w:aliases w:val="záhlaví Char"/>
    <w:basedOn w:val="Standardnpsmoodstavce"/>
    <w:link w:val="Zhlav"/>
    <w:rsid w:val="003A4E3D"/>
  </w:style>
  <w:style w:type="paragraph" w:styleId="Zpat">
    <w:name w:val="footer"/>
    <w:basedOn w:val="Normln"/>
    <w:link w:val="ZpatChar"/>
    <w:uiPriority w:val="99"/>
    <w:unhideWhenUsed/>
    <w:rsid w:val="003A4E3D"/>
    <w:pPr>
      <w:tabs>
        <w:tab w:val="center" w:pos="4536"/>
        <w:tab w:val="right" w:pos="9072"/>
      </w:tabs>
      <w:spacing w:after="0"/>
    </w:pPr>
  </w:style>
  <w:style w:type="character" w:customStyle="1" w:styleId="ZpatChar">
    <w:name w:val="Zápatí Char"/>
    <w:basedOn w:val="Standardnpsmoodstavce"/>
    <w:link w:val="Zpat"/>
    <w:uiPriority w:val="99"/>
    <w:rsid w:val="003A4E3D"/>
  </w:style>
  <w:style w:type="paragraph" w:styleId="Textbubliny">
    <w:name w:val="Balloon Text"/>
    <w:basedOn w:val="Normln"/>
    <w:link w:val="TextbublinyChar"/>
    <w:uiPriority w:val="99"/>
    <w:semiHidden/>
    <w:unhideWhenUsed/>
    <w:rsid w:val="003A4E3D"/>
    <w:pPr>
      <w:spacing w:after="0"/>
    </w:pPr>
    <w:rPr>
      <w:rFonts w:ascii="Tahoma" w:hAnsi="Tahoma" w:cs="Tahoma"/>
      <w:sz w:val="16"/>
      <w:szCs w:val="16"/>
    </w:rPr>
  </w:style>
  <w:style w:type="character" w:customStyle="1" w:styleId="TextbublinyChar">
    <w:name w:val="Text bubliny Char"/>
    <w:basedOn w:val="Standardnpsmoodstavce"/>
    <w:link w:val="Textbubliny"/>
    <w:uiPriority w:val="99"/>
    <w:semiHidden/>
    <w:rsid w:val="003A4E3D"/>
    <w:rPr>
      <w:rFonts w:ascii="Tahoma" w:hAnsi="Tahoma" w:cs="Tahoma"/>
      <w:sz w:val="16"/>
      <w:szCs w:val="16"/>
    </w:rPr>
  </w:style>
  <w:style w:type="paragraph" w:styleId="Bezmezer">
    <w:name w:val="No Spacing"/>
    <w:link w:val="BezmezerChar"/>
    <w:uiPriority w:val="1"/>
    <w:qFormat/>
    <w:rsid w:val="006E288D"/>
    <w:pPr>
      <w:spacing w:after="0"/>
    </w:pPr>
    <w:rPr>
      <w:lang w:eastAsia="en-US"/>
    </w:rPr>
  </w:style>
  <w:style w:type="character" w:customStyle="1" w:styleId="BezmezerChar">
    <w:name w:val="Bez mezer Char"/>
    <w:basedOn w:val="Standardnpsmoodstavce"/>
    <w:link w:val="Bezmezer"/>
    <w:uiPriority w:val="1"/>
    <w:rsid w:val="006E288D"/>
    <w:rPr>
      <w:lang w:eastAsia="en-US"/>
    </w:rPr>
  </w:style>
  <w:style w:type="character" w:styleId="Zstupntext">
    <w:name w:val="Placeholder Text"/>
    <w:basedOn w:val="Standardnpsmoodstavce"/>
    <w:uiPriority w:val="99"/>
    <w:semiHidden/>
    <w:rsid w:val="004C68BE"/>
    <w:rPr>
      <w:color w:val="808080"/>
    </w:rPr>
  </w:style>
  <w:style w:type="paragraph" w:styleId="Nzev">
    <w:name w:val="Title"/>
    <w:basedOn w:val="Normln"/>
    <w:next w:val="Normln"/>
    <w:link w:val="NzevChar"/>
    <w:uiPriority w:val="10"/>
    <w:qFormat/>
    <w:rsid w:val="006E288D"/>
    <w:pPr>
      <w:shd w:val="clear" w:color="auto" w:fill="09C0C9"/>
      <w:spacing w:after="300"/>
      <w:contextualSpacing/>
      <w:jc w:val="center"/>
    </w:pPr>
    <w:rPr>
      <w:rFonts w:asciiTheme="majorHAnsi" w:eastAsiaTheme="majorEastAsia" w:hAnsiTheme="majorHAnsi" w:cstheme="majorBidi"/>
      <w:b/>
      <w:color w:val="FFFFFF" w:themeColor="background1"/>
      <w:spacing w:val="5"/>
      <w:kern w:val="28"/>
      <w:sz w:val="52"/>
      <w:szCs w:val="52"/>
    </w:rPr>
  </w:style>
  <w:style w:type="character" w:customStyle="1" w:styleId="NzevChar">
    <w:name w:val="Název Char"/>
    <w:basedOn w:val="Standardnpsmoodstavce"/>
    <w:link w:val="Nzev"/>
    <w:uiPriority w:val="10"/>
    <w:rsid w:val="006E288D"/>
    <w:rPr>
      <w:rFonts w:asciiTheme="majorHAnsi" w:eastAsiaTheme="majorEastAsia" w:hAnsiTheme="majorHAnsi" w:cstheme="majorBidi"/>
      <w:b/>
      <w:color w:val="FFFFFF" w:themeColor="background1"/>
      <w:spacing w:val="5"/>
      <w:kern w:val="28"/>
      <w:sz w:val="52"/>
      <w:szCs w:val="52"/>
      <w:shd w:val="clear" w:color="auto" w:fill="09C0C9"/>
    </w:rPr>
  </w:style>
  <w:style w:type="character" w:customStyle="1" w:styleId="Nadpis2Char">
    <w:name w:val="Nadpis 2 Char"/>
    <w:basedOn w:val="Standardnpsmoodstavce"/>
    <w:link w:val="Nadpis2"/>
    <w:uiPriority w:val="9"/>
    <w:rsid w:val="006E288D"/>
    <w:rPr>
      <w:rFonts w:asciiTheme="majorHAnsi" w:eastAsiaTheme="majorEastAsia" w:hAnsiTheme="majorHAnsi" w:cstheme="majorBidi"/>
      <w:b/>
      <w:bCs/>
      <w:color w:val="1F497D" w:themeColor="text2"/>
      <w:sz w:val="28"/>
      <w:szCs w:val="28"/>
    </w:rPr>
  </w:style>
  <w:style w:type="character" w:customStyle="1" w:styleId="Nadpis1Char">
    <w:name w:val="Nadpis 1 Char"/>
    <w:aliases w:val="Nadpis Char"/>
    <w:basedOn w:val="Standardnpsmoodstavce"/>
    <w:link w:val="Nadpis1"/>
    <w:uiPriority w:val="9"/>
    <w:rsid w:val="006E288D"/>
    <w:rPr>
      <w:rFonts w:asciiTheme="majorHAnsi" w:eastAsiaTheme="majorEastAsia" w:hAnsiTheme="majorHAnsi" w:cstheme="majorBidi"/>
      <w:b/>
      <w:bCs/>
      <w:color w:val="1F497D" w:themeColor="text2"/>
      <w:sz w:val="32"/>
      <w:szCs w:val="28"/>
    </w:rPr>
  </w:style>
  <w:style w:type="character" w:customStyle="1" w:styleId="Nadpis3Char">
    <w:name w:val="Nadpis 3 Char"/>
    <w:aliases w:val="3Nadpis Char,Kurzíva Char,Titul1 Char"/>
    <w:basedOn w:val="Standardnpsmoodstavce"/>
    <w:link w:val="Nadpis3"/>
    <w:uiPriority w:val="9"/>
    <w:rsid w:val="00F05B7A"/>
    <w:rPr>
      <w:rFonts w:asciiTheme="majorHAnsi" w:eastAsiaTheme="majorEastAsia" w:hAnsiTheme="majorHAnsi" w:cstheme="majorBidi"/>
      <w:b/>
      <w:bCs/>
      <w:color w:val="1F497D" w:themeColor="text2"/>
      <w:sz w:val="24"/>
    </w:rPr>
  </w:style>
  <w:style w:type="character" w:customStyle="1" w:styleId="Nadpis4Char">
    <w:name w:val="Nadpis 4 Char"/>
    <w:basedOn w:val="Standardnpsmoodstavce"/>
    <w:link w:val="Nadpis4"/>
    <w:uiPriority w:val="9"/>
    <w:rsid w:val="00727572"/>
    <w:rPr>
      <w:rFonts w:asciiTheme="majorHAnsi" w:eastAsiaTheme="majorEastAsia" w:hAnsiTheme="majorHAnsi" w:cstheme="majorBidi"/>
      <w:b/>
      <w:bCs/>
      <w:i/>
      <w:iCs/>
      <w:color w:val="1F497D" w:themeColor="text2"/>
      <w:sz w:val="24"/>
    </w:rPr>
  </w:style>
  <w:style w:type="character" w:styleId="Hypertextovodkaz">
    <w:name w:val="Hyperlink"/>
    <w:basedOn w:val="Standardnpsmoodstavce"/>
    <w:uiPriority w:val="99"/>
    <w:unhideWhenUsed/>
    <w:rsid w:val="005E317F"/>
    <w:rPr>
      <w:color w:val="0000FF" w:themeColor="hyperlink"/>
      <w:u w:val="single"/>
    </w:rPr>
  </w:style>
  <w:style w:type="paragraph" w:styleId="Rozloendokumentu">
    <w:name w:val="Document Map"/>
    <w:basedOn w:val="Normln"/>
    <w:link w:val="RozloendokumentuChar"/>
    <w:uiPriority w:val="99"/>
    <w:semiHidden/>
    <w:unhideWhenUsed/>
    <w:rsid w:val="004E2823"/>
    <w:pPr>
      <w:spacing w:after="0"/>
    </w:pPr>
    <w:rPr>
      <w:rFonts w:ascii="Tahoma" w:hAnsi="Tahoma" w:cs="Tahoma"/>
      <w:sz w:val="16"/>
      <w:szCs w:val="16"/>
    </w:rPr>
  </w:style>
  <w:style w:type="character" w:customStyle="1" w:styleId="RozloendokumentuChar">
    <w:name w:val="Rozložení dokumentu Char"/>
    <w:basedOn w:val="Standardnpsmoodstavce"/>
    <w:link w:val="Rozloendokumentu"/>
    <w:uiPriority w:val="99"/>
    <w:semiHidden/>
    <w:rsid w:val="004E2823"/>
    <w:rPr>
      <w:rFonts w:ascii="Tahoma" w:hAnsi="Tahoma" w:cs="Tahoma"/>
      <w:sz w:val="16"/>
      <w:szCs w:val="16"/>
    </w:rPr>
  </w:style>
  <w:style w:type="paragraph" w:styleId="Odstavecseseznamem">
    <w:name w:val="List Paragraph"/>
    <w:basedOn w:val="Normln"/>
    <w:uiPriority w:val="34"/>
    <w:qFormat/>
    <w:rsid w:val="004643CD"/>
    <w:pPr>
      <w:ind w:left="720"/>
      <w:contextualSpacing/>
    </w:pPr>
  </w:style>
  <w:style w:type="paragraph" w:styleId="Nadpisobsahu">
    <w:name w:val="TOC Heading"/>
    <w:basedOn w:val="Nadpis1"/>
    <w:next w:val="Normln"/>
    <w:uiPriority w:val="39"/>
    <w:semiHidden/>
    <w:unhideWhenUsed/>
    <w:qFormat/>
    <w:rsid w:val="004643CD"/>
    <w:pPr>
      <w:numPr>
        <w:numId w:val="0"/>
      </w:numPr>
      <w:spacing w:before="480" w:after="0"/>
      <w:outlineLvl w:val="9"/>
    </w:pPr>
    <w:rPr>
      <w:color w:val="365F91" w:themeColor="accent1" w:themeShade="BF"/>
      <w:sz w:val="28"/>
    </w:rPr>
  </w:style>
  <w:style w:type="paragraph" w:styleId="Obsah1">
    <w:name w:val="toc 1"/>
    <w:basedOn w:val="Normln"/>
    <w:next w:val="Normln"/>
    <w:autoRedefine/>
    <w:uiPriority w:val="39"/>
    <w:unhideWhenUsed/>
    <w:rsid w:val="0021313B"/>
    <w:pPr>
      <w:spacing w:after="100"/>
    </w:pPr>
  </w:style>
  <w:style w:type="paragraph" w:styleId="Obsah2">
    <w:name w:val="toc 2"/>
    <w:basedOn w:val="Normln"/>
    <w:next w:val="Normln"/>
    <w:autoRedefine/>
    <w:uiPriority w:val="39"/>
    <w:unhideWhenUsed/>
    <w:rsid w:val="0021313B"/>
    <w:pPr>
      <w:spacing w:after="100"/>
      <w:ind w:left="240"/>
    </w:pPr>
  </w:style>
  <w:style w:type="paragraph" w:customStyle="1" w:styleId="slovannadpis2">
    <w:name w:val="Číslovaný nadpis 2"/>
    <w:basedOn w:val="Normln"/>
    <w:next w:val="Normln"/>
    <w:rsid w:val="00D4699F"/>
    <w:pPr>
      <w:keepNext/>
      <w:numPr>
        <w:ilvl w:val="1"/>
        <w:numId w:val="3"/>
      </w:numPr>
      <w:spacing w:before="200"/>
      <w:outlineLvl w:val="1"/>
    </w:pPr>
    <w:rPr>
      <w:rFonts w:ascii="Times New Roman" w:hAnsi="Times New Roman"/>
      <w:b/>
      <w:szCs w:val="20"/>
    </w:rPr>
  </w:style>
  <w:style w:type="paragraph" w:customStyle="1" w:styleId="slovannadpis1">
    <w:name w:val="Číslovaný nadpis 1"/>
    <w:basedOn w:val="Normln"/>
    <w:next w:val="Normln"/>
    <w:rsid w:val="00D4699F"/>
    <w:pPr>
      <w:widowControl w:val="0"/>
      <w:numPr>
        <w:numId w:val="3"/>
      </w:numPr>
      <w:spacing w:before="240"/>
    </w:pPr>
    <w:rPr>
      <w:rFonts w:ascii="Times New Roman" w:hAnsi="Times New Roman"/>
      <w:b/>
      <w:szCs w:val="20"/>
    </w:rPr>
  </w:style>
  <w:style w:type="paragraph" w:customStyle="1" w:styleId="Normlnods">
    <w:name w:val="Normální ods"/>
    <w:basedOn w:val="Normln"/>
    <w:rsid w:val="00D4699F"/>
    <w:pPr>
      <w:overflowPunct w:val="0"/>
      <w:autoSpaceDE w:val="0"/>
      <w:autoSpaceDN w:val="0"/>
      <w:adjustRightInd w:val="0"/>
      <w:spacing w:after="0"/>
      <w:ind w:firstLine="567"/>
      <w:textAlignment w:val="baseline"/>
    </w:pPr>
    <w:rPr>
      <w:rFonts w:ascii="Arial Narrow" w:hAnsi="Arial Narrow"/>
      <w:noProof/>
      <w:szCs w:val="20"/>
    </w:rPr>
  </w:style>
  <w:style w:type="paragraph" w:styleId="Obsah3">
    <w:name w:val="toc 3"/>
    <w:basedOn w:val="Normln"/>
    <w:next w:val="Normln"/>
    <w:autoRedefine/>
    <w:uiPriority w:val="39"/>
    <w:unhideWhenUsed/>
    <w:rsid w:val="009418C4"/>
    <w:pPr>
      <w:tabs>
        <w:tab w:val="right" w:leader="dot" w:pos="8788"/>
      </w:tabs>
      <w:spacing w:after="100"/>
      <w:ind w:left="480"/>
    </w:pPr>
  </w:style>
  <w:style w:type="paragraph" w:styleId="Normlnodsazen">
    <w:name w:val="Normal Indent"/>
    <w:aliases w:val="Char Char,Char Char Char"/>
    <w:basedOn w:val="Normln"/>
    <w:link w:val="NormlnodsazenChar"/>
    <w:rsid w:val="0006103F"/>
    <w:pPr>
      <w:spacing w:after="0" w:line="360" w:lineRule="auto"/>
      <w:ind w:left="709"/>
      <w:jc w:val="both"/>
    </w:pPr>
    <w:rPr>
      <w:rFonts w:ascii="Arial Narrow" w:hAnsi="Arial Narrow"/>
      <w:sz w:val="20"/>
      <w:szCs w:val="20"/>
    </w:rPr>
  </w:style>
  <w:style w:type="character" w:customStyle="1" w:styleId="NormlnodsazenChar">
    <w:name w:val="Normální odsazený Char"/>
    <w:aliases w:val="Char Char Char1,Char Char Char Char"/>
    <w:basedOn w:val="Standardnpsmoodstavce"/>
    <w:link w:val="Normlnodsazen"/>
    <w:rsid w:val="0006103F"/>
    <w:rPr>
      <w:rFonts w:ascii="Arial Narrow" w:eastAsia="Times New Roman" w:hAnsi="Arial Narrow" w:cs="Times New Roman"/>
      <w:sz w:val="20"/>
      <w:szCs w:val="20"/>
    </w:rPr>
  </w:style>
  <w:style w:type="character" w:customStyle="1" w:styleId="Nadpis5Char">
    <w:name w:val="Nadpis 5 Char"/>
    <w:basedOn w:val="Standardnpsmoodstavce"/>
    <w:link w:val="Nadpis5"/>
    <w:uiPriority w:val="9"/>
    <w:semiHidden/>
    <w:rsid w:val="004643CD"/>
    <w:rPr>
      <w:rFonts w:asciiTheme="majorHAnsi" w:eastAsiaTheme="majorEastAsia" w:hAnsiTheme="majorHAnsi" w:cstheme="majorBidi"/>
      <w:color w:val="243F60" w:themeColor="accent1" w:themeShade="7F"/>
      <w:sz w:val="24"/>
    </w:rPr>
  </w:style>
  <w:style w:type="character" w:customStyle="1" w:styleId="Nadpis6Char">
    <w:name w:val="Nadpis 6 Char"/>
    <w:basedOn w:val="Standardnpsmoodstavce"/>
    <w:link w:val="Nadpis6"/>
    <w:uiPriority w:val="9"/>
    <w:semiHidden/>
    <w:rsid w:val="004643CD"/>
    <w:rPr>
      <w:rFonts w:asciiTheme="majorHAnsi" w:eastAsiaTheme="majorEastAsia" w:hAnsiTheme="majorHAnsi" w:cstheme="majorBidi"/>
      <w:i/>
      <w:iCs/>
      <w:color w:val="243F60" w:themeColor="accent1" w:themeShade="7F"/>
      <w:sz w:val="24"/>
    </w:rPr>
  </w:style>
  <w:style w:type="character" w:customStyle="1" w:styleId="Nadpis7Char">
    <w:name w:val="Nadpis 7 Char"/>
    <w:basedOn w:val="Standardnpsmoodstavce"/>
    <w:link w:val="Nadpis7"/>
    <w:uiPriority w:val="9"/>
    <w:semiHidden/>
    <w:rsid w:val="004643CD"/>
    <w:rPr>
      <w:rFonts w:asciiTheme="majorHAnsi" w:eastAsiaTheme="majorEastAsia" w:hAnsiTheme="majorHAnsi" w:cstheme="majorBidi"/>
      <w:i/>
      <w:iCs/>
      <w:color w:val="404040" w:themeColor="text1" w:themeTint="BF"/>
      <w:sz w:val="24"/>
    </w:rPr>
  </w:style>
  <w:style w:type="character" w:customStyle="1" w:styleId="Nadpis8Char">
    <w:name w:val="Nadpis 8 Char"/>
    <w:basedOn w:val="Standardnpsmoodstavce"/>
    <w:link w:val="Nadpis8"/>
    <w:uiPriority w:val="9"/>
    <w:semiHidden/>
    <w:rsid w:val="004643CD"/>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semiHidden/>
    <w:rsid w:val="004643CD"/>
    <w:rPr>
      <w:rFonts w:asciiTheme="majorHAnsi" w:eastAsiaTheme="majorEastAsia" w:hAnsiTheme="majorHAnsi" w:cstheme="majorBidi"/>
      <w:i/>
      <w:iCs/>
      <w:color w:val="404040" w:themeColor="text1" w:themeTint="BF"/>
      <w:sz w:val="20"/>
      <w:szCs w:val="20"/>
    </w:rPr>
  </w:style>
  <w:style w:type="paragraph" w:styleId="Titulek">
    <w:name w:val="caption"/>
    <w:basedOn w:val="Normln"/>
    <w:next w:val="Normln"/>
    <w:uiPriority w:val="35"/>
    <w:semiHidden/>
    <w:unhideWhenUsed/>
    <w:qFormat/>
    <w:rsid w:val="004643CD"/>
    <w:pPr>
      <w:spacing w:after="200"/>
    </w:pPr>
    <w:rPr>
      <w:b/>
      <w:bCs/>
      <w:color w:val="4F81BD" w:themeColor="accent1"/>
      <w:sz w:val="18"/>
      <w:szCs w:val="18"/>
    </w:rPr>
  </w:style>
  <w:style w:type="paragraph" w:styleId="Podnadpis">
    <w:name w:val="Subtitle"/>
    <w:next w:val="Normln"/>
    <w:link w:val="PodnadpisChar"/>
    <w:uiPriority w:val="11"/>
    <w:qFormat/>
    <w:rsid w:val="004643CD"/>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PodnadpisChar">
    <w:name w:val="Podnadpis Char"/>
    <w:basedOn w:val="Standardnpsmoodstavce"/>
    <w:link w:val="Podnadpis"/>
    <w:uiPriority w:val="11"/>
    <w:rsid w:val="004643CD"/>
    <w:rPr>
      <w:rFonts w:asciiTheme="majorHAnsi" w:eastAsiaTheme="majorEastAsia" w:hAnsiTheme="majorHAnsi" w:cstheme="majorBidi"/>
      <w:i/>
      <w:iCs/>
      <w:color w:val="4F81BD" w:themeColor="accent1"/>
      <w:spacing w:val="15"/>
      <w:sz w:val="24"/>
      <w:szCs w:val="24"/>
    </w:rPr>
  </w:style>
  <w:style w:type="character" w:styleId="Siln">
    <w:name w:val="Strong"/>
    <w:uiPriority w:val="22"/>
    <w:qFormat/>
    <w:rsid w:val="004643CD"/>
    <w:rPr>
      <w:b/>
      <w:bCs/>
    </w:rPr>
  </w:style>
  <w:style w:type="character" w:styleId="Zdraznn">
    <w:name w:val="Emphasis"/>
    <w:uiPriority w:val="20"/>
    <w:qFormat/>
    <w:rsid w:val="004643CD"/>
    <w:rPr>
      <w:i/>
      <w:iCs/>
    </w:rPr>
  </w:style>
  <w:style w:type="paragraph" w:styleId="Citt">
    <w:name w:val="Quote"/>
    <w:basedOn w:val="Normln"/>
    <w:next w:val="Normln"/>
    <w:link w:val="CittChar"/>
    <w:uiPriority w:val="29"/>
    <w:qFormat/>
    <w:rsid w:val="004643CD"/>
    <w:rPr>
      <w:i/>
      <w:iCs/>
      <w:color w:val="000000" w:themeColor="text1"/>
    </w:rPr>
  </w:style>
  <w:style w:type="character" w:customStyle="1" w:styleId="CittChar">
    <w:name w:val="Citát Char"/>
    <w:basedOn w:val="Standardnpsmoodstavce"/>
    <w:link w:val="Citt"/>
    <w:uiPriority w:val="29"/>
    <w:rsid w:val="004643CD"/>
    <w:rPr>
      <w:i/>
      <w:iCs/>
      <w:color w:val="000000" w:themeColor="text1"/>
      <w:sz w:val="24"/>
    </w:rPr>
  </w:style>
  <w:style w:type="paragraph" w:styleId="Vrazncitt">
    <w:name w:val="Intense Quote"/>
    <w:basedOn w:val="Normln"/>
    <w:next w:val="Normln"/>
    <w:link w:val="VrazncittChar"/>
    <w:uiPriority w:val="30"/>
    <w:qFormat/>
    <w:rsid w:val="004643CD"/>
    <w:pPr>
      <w:pBdr>
        <w:bottom w:val="single" w:sz="4" w:space="4" w:color="4F81BD" w:themeColor="accent1"/>
      </w:pBdr>
      <w:spacing w:before="200" w:after="280"/>
      <w:ind w:left="936" w:right="936"/>
    </w:pPr>
    <w:rPr>
      <w:b/>
      <w:bCs/>
      <w:i/>
      <w:iCs/>
      <w:color w:val="4F81BD" w:themeColor="accent1"/>
    </w:rPr>
  </w:style>
  <w:style w:type="character" w:customStyle="1" w:styleId="VrazncittChar">
    <w:name w:val="Výrazný citát Char"/>
    <w:basedOn w:val="Standardnpsmoodstavce"/>
    <w:link w:val="Vrazncitt"/>
    <w:uiPriority w:val="30"/>
    <w:rsid w:val="004643CD"/>
    <w:rPr>
      <w:b/>
      <w:bCs/>
      <w:i/>
      <w:iCs/>
      <w:color w:val="4F81BD" w:themeColor="accent1"/>
      <w:sz w:val="24"/>
    </w:rPr>
  </w:style>
  <w:style w:type="character" w:styleId="Zdraznnjemn">
    <w:name w:val="Subtle Emphasis"/>
    <w:uiPriority w:val="19"/>
    <w:qFormat/>
    <w:rsid w:val="004643CD"/>
    <w:rPr>
      <w:i/>
      <w:iCs/>
      <w:color w:val="808080" w:themeColor="text1" w:themeTint="7F"/>
    </w:rPr>
  </w:style>
  <w:style w:type="character" w:styleId="Zdraznnintenzivn">
    <w:name w:val="Intense Emphasis"/>
    <w:uiPriority w:val="21"/>
    <w:qFormat/>
    <w:rsid w:val="004643CD"/>
    <w:rPr>
      <w:b/>
      <w:bCs/>
      <w:i/>
      <w:iCs/>
      <w:color w:val="4F81BD" w:themeColor="accent1"/>
    </w:rPr>
  </w:style>
  <w:style w:type="character" w:styleId="Odkazjemn">
    <w:name w:val="Subtle Reference"/>
    <w:uiPriority w:val="31"/>
    <w:qFormat/>
    <w:rsid w:val="004643CD"/>
    <w:rPr>
      <w:smallCaps/>
      <w:color w:val="C0504D" w:themeColor="accent2"/>
      <w:u w:val="single"/>
    </w:rPr>
  </w:style>
  <w:style w:type="character" w:styleId="Odkazintenzivn">
    <w:name w:val="Intense Reference"/>
    <w:uiPriority w:val="32"/>
    <w:qFormat/>
    <w:rsid w:val="004643CD"/>
    <w:rPr>
      <w:b/>
      <w:bCs/>
      <w:smallCaps/>
      <w:color w:val="C0504D" w:themeColor="accent2"/>
      <w:spacing w:val="5"/>
      <w:u w:val="single"/>
    </w:rPr>
  </w:style>
  <w:style w:type="character" w:styleId="Nzevknihy">
    <w:name w:val="Book Title"/>
    <w:uiPriority w:val="33"/>
    <w:qFormat/>
    <w:rsid w:val="004643CD"/>
    <w:rPr>
      <w:b/>
      <w:bCs/>
      <w:smallCaps/>
      <w:spacing w:val="5"/>
    </w:rPr>
  </w:style>
  <w:style w:type="paragraph" w:styleId="Zkladntext">
    <w:name w:val="Body Text"/>
    <w:aliases w:val="Tučný text,termo,()odstaved,(),termo Char,termo Char Char,termo Char Char Char Char Char"/>
    <w:basedOn w:val="Normln"/>
    <w:link w:val="ZkladntextChar"/>
    <w:rsid w:val="00F00A33"/>
    <w:pPr>
      <w:spacing w:after="0"/>
    </w:pPr>
    <w:rPr>
      <w:rFonts w:ascii="Times New Roman" w:eastAsia="Times New Roman" w:hAnsi="Times New Roman" w:cs="Times New Roman"/>
      <w:sz w:val="22"/>
      <w:szCs w:val="20"/>
    </w:rPr>
  </w:style>
  <w:style w:type="character" w:customStyle="1" w:styleId="ZkladntextChar">
    <w:name w:val="Základní text Char"/>
    <w:aliases w:val="Tučný text Char,termo Char1,()odstaved Char,() Char,termo Char Char1,termo Char Char Char,termo Char Char Char Char Char Char"/>
    <w:basedOn w:val="Standardnpsmoodstavce"/>
    <w:link w:val="Zkladntext"/>
    <w:rsid w:val="00F00A33"/>
    <w:rPr>
      <w:rFonts w:ascii="Times New Roman" w:eastAsia="Times New Roman" w:hAnsi="Times New Roman" w:cs="Times New Roman"/>
      <w:szCs w:val="20"/>
    </w:rPr>
  </w:style>
  <w:style w:type="paragraph" w:customStyle="1" w:styleId="NadpisCTP1">
    <w:name w:val="Nadpis CTP 1"/>
    <w:basedOn w:val="Normln"/>
    <w:link w:val="NadpisCTP1Char"/>
    <w:rsid w:val="00787892"/>
    <w:pPr>
      <w:widowControl w:val="0"/>
      <w:numPr>
        <w:numId w:val="11"/>
      </w:numPr>
      <w:spacing w:after="0"/>
      <w:jc w:val="both"/>
    </w:pPr>
    <w:rPr>
      <w:rFonts w:ascii="Times New Roman" w:eastAsia="Times New Roman" w:hAnsi="Times New Roman" w:cs="Times New Roman"/>
      <w:b/>
      <w:szCs w:val="24"/>
    </w:rPr>
  </w:style>
  <w:style w:type="paragraph" w:customStyle="1" w:styleId="NadpisCTP2">
    <w:name w:val="Nadpis CTP 2"/>
    <w:basedOn w:val="Normln"/>
    <w:qFormat/>
    <w:rsid w:val="00787892"/>
    <w:pPr>
      <w:widowControl w:val="0"/>
      <w:numPr>
        <w:ilvl w:val="1"/>
        <w:numId w:val="11"/>
      </w:numPr>
      <w:spacing w:after="0"/>
      <w:jc w:val="both"/>
    </w:pPr>
    <w:rPr>
      <w:rFonts w:ascii="Times New Roman" w:eastAsia="Times New Roman" w:hAnsi="Times New Roman" w:cs="Times New Roman"/>
      <w:b/>
      <w:szCs w:val="24"/>
    </w:rPr>
  </w:style>
  <w:style w:type="character" w:customStyle="1" w:styleId="NadpisCTP1Char">
    <w:name w:val="Nadpis CTP 1 Char"/>
    <w:link w:val="NadpisCTP1"/>
    <w:rsid w:val="00787892"/>
    <w:rPr>
      <w:rFonts w:ascii="Times New Roman" w:eastAsia="Times New Roman" w:hAnsi="Times New Roman" w:cs="Times New Roman"/>
      <w:b/>
      <w:sz w:val="24"/>
      <w:szCs w:val="24"/>
    </w:rPr>
  </w:style>
  <w:style w:type="paragraph" w:customStyle="1" w:styleId="NadpisCTP3">
    <w:name w:val="Nadpis CTP 3"/>
    <w:basedOn w:val="NadpisCTP2"/>
    <w:next w:val="Normln"/>
    <w:rsid w:val="00787892"/>
    <w:pPr>
      <w:numPr>
        <w:ilvl w:val="2"/>
      </w:numPr>
      <w:spacing w:before="120"/>
    </w:pPr>
    <w:rPr>
      <w:b w:val="0"/>
    </w:rPr>
  </w:style>
  <w:style w:type="paragraph" w:styleId="Zkladntext-prvnodsazen">
    <w:name w:val="Body Text First Indent"/>
    <w:basedOn w:val="Zkladntext"/>
    <w:link w:val="Zkladntext-prvnodsazenChar1"/>
    <w:rsid w:val="00BD4C00"/>
    <w:pPr>
      <w:spacing w:after="120"/>
      <w:ind w:firstLine="210"/>
    </w:pPr>
    <w:rPr>
      <w:rFonts w:ascii="Arial" w:hAnsi="Arial"/>
      <w:sz w:val="24"/>
      <w:szCs w:val="24"/>
    </w:rPr>
  </w:style>
  <w:style w:type="character" w:customStyle="1" w:styleId="Zkladntext-prvnodsazenChar">
    <w:name w:val="Základní text - první odsazený Char"/>
    <w:basedOn w:val="ZkladntextChar"/>
    <w:uiPriority w:val="99"/>
    <w:semiHidden/>
    <w:rsid w:val="00BD4C00"/>
    <w:rPr>
      <w:rFonts w:ascii="Times New Roman" w:eastAsia="Times New Roman" w:hAnsi="Times New Roman" w:cs="Times New Roman"/>
      <w:sz w:val="24"/>
      <w:szCs w:val="20"/>
    </w:rPr>
  </w:style>
  <w:style w:type="character" w:customStyle="1" w:styleId="Zkladntext-prvnodsazenChar1">
    <w:name w:val="Základní text - první odsazený Char1"/>
    <w:link w:val="Zkladntext-prvnodsazen"/>
    <w:rsid w:val="00BD4C00"/>
    <w:rPr>
      <w:rFonts w:ascii="Arial" w:eastAsia="Times New Roman" w:hAnsi="Arial" w:cs="Times New Roman"/>
      <w:sz w:val="24"/>
      <w:szCs w:val="24"/>
    </w:rPr>
  </w:style>
  <w:style w:type="paragraph" w:customStyle="1" w:styleId="Technickepopisy">
    <w:name w:val="Technicke popisy"/>
    <w:basedOn w:val="Normln"/>
    <w:link w:val="TechnickepopisyChar"/>
    <w:qFormat/>
    <w:rsid w:val="0010160B"/>
    <w:pPr>
      <w:spacing w:after="0"/>
    </w:pPr>
    <w:rPr>
      <w:rFonts w:ascii="Calibri" w:eastAsia="Times New Roman" w:hAnsi="Calibri" w:cs="Times New Roman"/>
      <w:i/>
      <w:sz w:val="16"/>
      <w:szCs w:val="16"/>
    </w:rPr>
  </w:style>
  <w:style w:type="character" w:customStyle="1" w:styleId="TechnickepopisyChar">
    <w:name w:val="Technicke popisy Char"/>
    <w:basedOn w:val="Standardnpsmoodstavce"/>
    <w:link w:val="Technickepopisy"/>
    <w:rsid w:val="0010160B"/>
    <w:rPr>
      <w:rFonts w:ascii="Calibri" w:eastAsia="Times New Roman" w:hAnsi="Calibri" w:cs="Times New Roman"/>
      <w:i/>
      <w:sz w:val="16"/>
      <w:szCs w:val="16"/>
    </w:rPr>
  </w:style>
  <w:style w:type="paragraph" w:customStyle="1" w:styleId="arrow13px">
    <w:name w:val="arrow_13px"/>
    <w:basedOn w:val="Normln"/>
    <w:rsid w:val="00E358EF"/>
    <w:pPr>
      <w:spacing w:before="100" w:beforeAutospacing="1" w:after="100" w:afterAutospacing="1"/>
    </w:pPr>
    <w:rPr>
      <w:rFonts w:ascii="Times New Roman" w:eastAsia="Times New Roman" w:hAnsi="Times New Roman" w:cs="Times New Roman"/>
      <w:szCs w:val="24"/>
    </w:rPr>
  </w:style>
  <w:style w:type="paragraph" w:customStyle="1" w:styleId="Popisytechnick">
    <w:name w:val="Popisy technické"/>
    <w:basedOn w:val="Normln"/>
    <w:link w:val="PopisytechnickChar"/>
    <w:qFormat/>
    <w:rsid w:val="00727572"/>
    <w:pPr>
      <w:spacing w:after="0"/>
    </w:pPr>
    <w:rPr>
      <w:rFonts w:ascii="Calibri" w:eastAsia="Times New Roman" w:hAnsi="Calibri" w:cs="Times New Roman"/>
      <w:i/>
      <w:sz w:val="16"/>
      <w:szCs w:val="16"/>
    </w:rPr>
  </w:style>
  <w:style w:type="character" w:customStyle="1" w:styleId="PopisytechnickChar">
    <w:name w:val="Popisy technické Char"/>
    <w:basedOn w:val="Standardnpsmoodstavce"/>
    <w:link w:val="Popisytechnick"/>
    <w:rsid w:val="00727572"/>
    <w:rPr>
      <w:rFonts w:ascii="Calibri" w:eastAsia="Times New Roman" w:hAnsi="Calibri" w:cs="Times New Roman"/>
      <w:i/>
      <w:sz w:val="16"/>
      <w:szCs w:val="16"/>
    </w:rPr>
  </w:style>
  <w:style w:type="paragraph" w:styleId="Zkladntext2">
    <w:name w:val="Body Text 2"/>
    <w:basedOn w:val="Normln"/>
    <w:link w:val="Zkladntext2Char"/>
    <w:uiPriority w:val="99"/>
    <w:semiHidden/>
    <w:unhideWhenUsed/>
    <w:rsid w:val="00727572"/>
    <w:pPr>
      <w:spacing w:line="480" w:lineRule="auto"/>
    </w:pPr>
  </w:style>
  <w:style w:type="character" w:customStyle="1" w:styleId="Zkladntext2Char">
    <w:name w:val="Základní text 2 Char"/>
    <w:basedOn w:val="Standardnpsmoodstavce"/>
    <w:link w:val="Zkladntext2"/>
    <w:uiPriority w:val="99"/>
    <w:semiHidden/>
    <w:rsid w:val="00727572"/>
    <w:rPr>
      <w:sz w:val="24"/>
    </w:rPr>
  </w:style>
  <w:style w:type="paragraph" w:customStyle="1" w:styleId="Tabmensi">
    <w:name w:val="Tab_mensi"/>
    <w:basedOn w:val="Normln"/>
    <w:rsid w:val="00F76552"/>
    <w:pPr>
      <w:widowControl w:val="0"/>
      <w:suppressAutoHyphens/>
      <w:spacing w:after="0"/>
    </w:pPr>
    <w:rPr>
      <w:rFonts w:ascii="Arial Narrow" w:eastAsia="Times New Roman" w:hAnsi="Arial Narrow" w:cs="Mangal"/>
      <w:sz w:val="14"/>
      <w:lang w:eastAsia="en-US" w:bidi="hi-IN"/>
    </w:rPr>
  </w:style>
  <w:style w:type="paragraph" w:customStyle="1" w:styleId="Tabmensistred">
    <w:name w:val="Tab_mensi_stred"/>
    <w:basedOn w:val="Tabmensi"/>
    <w:rsid w:val="00F76552"/>
    <w:pPr>
      <w:jc w:val="center"/>
    </w:pPr>
    <w:rPr>
      <w:sz w:val="12"/>
      <w:szCs w:val="20"/>
    </w:rPr>
  </w:style>
  <w:style w:type="paragraph" w:customStyle="1" w:styleId="Tabstrednilevy">
    <w:name w:val="Tab_stredni_levy"/>
    <w:basedOn w:val="Normln"/>
    <w:qFormat/>
    <w:rsid w:val="00F76552"/>
    <w:pPr>
      <w:widowControl w:val="0"/>
      <w:suppressAutoHyphens/>
      <w:spacing w:after="0"/>
    </w:pPr>
    <w:rPr>
      <w:rFonts w:ascii="Arial Narrow" w:eastAsia="Times New Roman" w:hAnsi="Arial Narrow" w:cs="Mangal"/>
      <w:lang w:eastAsia="en-US" w:bidi="hi-IN"/>
    </w:rPr>
  </w:style>
  <w:style w:type="paragraph" w:customStyle="1" w:styleId="Tabvelka">
    <w:name w:val="Tab_velka"/>
    <w:basedOn w:val="Normln"/>
    <w:rsid w:val="00F76552"/>
    <w:pPr>
      <w:widowControl w:val="0"/>
      <w:suppressAutoHyphens/>
      <w:spacing w:after="0"/>
      <w:jc w:val="center"/>
    </w:pPr>
    <w:rPr>
      <w:rFonts w:ascii="Arial Narrow" w:eastAsia="Times New Roman" w:hAnsi="Arial Narrow" w:cs="Mangal"/>
      <w:sz w:val="36"/>
      <w:lang w:eastAsia="en-US" w:bidi="hi-IN"/>
    </w:rPr>
  </w:style>
  <w:style w:type="paragraph" w:customStyle="1" w:styleId="Default">
    <w:name w:val="Default"/>
    <w:rsid w:val="00B93CB8"/>
    <w:pPr>
      <w:autoSpaceDE w:val="0"/>
      <w:autoSpaceDN w:val="0"/>
      <w:adjustRightInd w:val="0"/>
      <w:spacing w:after="0"/>
    </w:pPr>
    <w:rPr>
      <w:rFonts w:ascii="Arial" w:hAnsi="Arial" w:cs="Arial"/>
      <w:color w:val="000000"/>
      <w:sz w:val="24"/>
      <w:szCs w:val="24"/>
    </w:rPr>
  </w:style>
  <w:style w:type="paragraph" w:styleId="Normlnweb">
    <w:name w:val="Normal (Web)"/>
    <w:basedOn w:val="Normln"/>
    <w:uiPriority w:val="99"/>
    <w:unhideWhenUsed/>
    <w:rsid w:val="000E3919"/>
    <w:pPr>
      <w:spacing w:before="100" w:beforeAutospacing="1" w:after="100" w:afterAutospacing="1"/>
    </w:pPr>
    <w:rPr>
      <w:rFonts w:ascii="Calibri" w:eastAsiaTheme="minorHAnsi" w:hAnsi="Calibri" w:cs="Calibri"/>
      <w:color w:val="000000"/>
      <w:sz w:val="22"/>
    </w:rPr>
  </w:style>
  <w:style w:type="table" w:styleId="Mkatabulky">
    <w:name w:val="Table Grid"/>
    <w:basedOn w:val="Normlntabulka"/>
    <w:uiPriority w:val="59"/>
    <w:rsid w:val="00EC13A5"/>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vnstrana">
    <w:name w:val="První strana"/>
    <w:basedOn w:val="Normln"/>
    <w:rsid w:val="00D25A9E"/>
    <w:pPr>
      <w:tabs>
        <w:tab w:val="left" w:pos="1814"/>
        <w:tab w:val="left" w:pos="1928"/>
        <w:tab w:val="left" w:pos="2835"/>
        <w:tab w:val="left" w:pos="2948"/>
      </w:tabs>
      <w:spacing w:after="0" w:line="300" w:lineRule="atLeast"/>
      <w:jc w:val="both"/>
    </w:pPr>
    <w:rPr>
      <w:rFonts w:ascii="Times New Roman" w:eastAsia="Times New Roman" w:hAnsi="Times New Roman" w:cs="Times New Roman"/>
      <w:snapToGrid w:val="0"/>
      <w:sz w:val="20"/>
      <w:szCs w:val="20"/>
    </w:rPr>
  </w:style>
  <w:style w:type="paragraph" w:styleId="Zkladntext3">
    <w:name w:val="Body Text 3"/>
    <w:basedOn w:val="Normln"/>
    <w:link w:val="Zkladntext3Char"/>
    <w:rsid w:val="00D25A9E"/>
    <w:rPr>
      <w:rFonts w:ascii="Arial" w:eastAsia="Times New Roman" w:hAnsi="Arial" w:cs="Times New Roman"/>
      <w:sz w:val="16"/>
      <w:szCs w:val="16"/>
    </w:rPr>
  </w:style>
  <w:style w:type="character" w:customStyle="1" w:styleId="Zkladntext3Char">
    <w:name w:val="Základní text 3 Char"/>
    <w:basedOn w:val="Standardnpsmoodstavce"/>
    <w:link w:val="Zkladntext3"/>
    <w:rsid w:val="00D25A9E"/>
    <w:rPr>
      <w:rFonts w:ascii="Arial" w:eastAsia="Times New Roman" w:hAnsi="Arial" w:cs="Times New Roman"/>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136668">
      <w:bodyDiv w:val="1"/>
      <w:marLeft w:val="0"/>
      <w:marRight w:val="0"/>
      <w:marTop w:val="0"/>
      <w:marBottom w:val="0"/>
      <w:divBdr>
        <w:top w:val="none" w:sz="0" w:space="0" w:color="auto"/>
        <w:left w:val="none" w:sz="0" w:space="0" w:color="auto"/>
        <w:bottom w:val="none" w:sz="0" w:space="0" w:color="auto"/>
        <w:right w:val="none" w:sz="0" w:space="0" w:color="auto"/>
      </w:divBdr>
    </w:div>
    <w:div w:id="193344568">
      <w:bodyDiv w:val="1"/>
      <w:marLeft w:val="0"/>
      <w:marRight w:val="0"/>
      <w:marTop w:val="0"/>
      <w:marBottom w:val="0"/>
      <w:divBdr>
        <w:top w:val="none" w:sz="0" w:space="0" w:color="auto"/>
        <w:left w:val="none" w:sz="0" w:space="0" w:color="auto"/>
        <w:bottom w:val="none" w:sz="0" w:space="0" w:color="auto"/>
        <w:right w:val="none" w:sz="0" w:space="0" w:color="auto"/>
      </w:divBdr>
    </w:div>
    <w:div w:id="306281437">
      <w:bodyDiv w:val="1"/>
      <w:marLeft w:val="0"/>
      <w:marRight w:val="0"/>
      <w:marTop w:val="0"/>
      <w:marBottom w:val="0"/>
      <w:divBdr>
        <w:top w:val="none" w:sz="0" w:space="0" w:color="auto"/>
        <w:left w:val="none" w:sz="0" w:space="0" w:color="auto"/>
        <w:bottom w:val="none" w:sz="0" w:space="0" w:color="auto"/>
        <w:right w:val="none" w:sz="0" w:space="0" w:color="auto"/>
      </w:divBdr>
    </w:div>
    <w:div w:id="306906877">
      <w:bodyDiv w:val="1"/>
      <w:marLeft w:val="0"/>
      <w:marRight w:val="0"/>
      <w:marTop w:val="0"/>
      <w:marBottom w:val="0"/>
      <w:divBdr>
        <w:top w:val="none" w:sz="0" w:space="0" w:color="auto"/>
        <w:left w:val="none" w:sz="0" w:space="0" w:color="auto"/>
        <w:bottom w:val="none" w:sz="0" w:space="0" w:color="auto"/>
        <w:right w:val="none" w:sz="0" w:space="0" w:color="auto"/>
      </w:divBdr>
    </w:div>
    <w:div w:id="451706119">
      <w:bodyDiv w:val="1"/>
      <w:marLeft w:val="0"/>
      <w:marRight w:val="0"/>
      <w:marTop w:val="0"/>
      <w:marBottom w:val="0"/>
      <w:divBdr>
        <w:top w:val="none" w:sz="0" w:space="0" w:color="auto"/>
        <w:left w:val="none" w:sz="0" w:space="0" w:color="auto"/>
        <w:bottom w:val="none" w:sz="0" w:space="0" w:color="auto"/>
        <w:right w:val="none" w:sz="0" w:space="0" w:color="auto"/>
      </w:divBdr>
    </w:div>
    <w:div w:id="628828088">
      <w:bodyDiv w:val="1"/>
      <w:marLeft w:val="0"/>
      <w:marRight w:val="0"/>
      <w:marTop w:val="0"/>
      <w:marBottom w:val="0"/>
      <w:divBdr>
        <w:top w:val="none" w:sz="0" w:space="0" w:color="auto"/>
        <w:left w:val="none" w:sz="0" w:space="0" w:color="auto"/>
        <w:bottom w:val="none" w:sz="0" w:space="0" w:color="auto"/>
        <w:right w:val="none" w:sz="0" w:space="0" w:color="auto"/>
      </w:divBdr>
    </w:div>
    <w:div w:id="631637426">
      <w:bodyDiv w:val="1"/>
      <w:marLeft w:val="0"/>
      <w:marRight w:val="0"/>
      <w:marTop w:val="0"/>
      <w:marBottom w:val="0"/>
      <w:divBdr>
        <w:top w:val="none" w:sz="0" w:space="0" w:color="auto"/>
        <w:left w:val="none" w:sz="0" w:space="0" w:color="auto"/>
        <w:bottom w:val="none" w:sz="0" w:space="0" w:color="auto"/>
        <w:right w:val="none" w:sz="0" w:space="0" w:color="auto"/>
      </w:divBdr>
    </w:div>
    <w:div w:id="670332343">
      <w:bodyDiv w:val="1"/>
      <w:marLeft w:val="0"/>
      <w:marRight w:val="0"/>
      <w:marTop w:val="0"/>
      <w:marBottom w:val="0"/>
      <w:divBdr>
        <w:top w:val="none" w:sz="0" w:space="0" w:color="auto"/>
        <w:left w:val="none" w:sz="0" w:space="0" w:color="auto"/>
        <w:bottom w:val="none" w:sz="0" w:space="0" w:color="auto"/>
        <w:right w:val="none" w:sz="0" w:space="0" w:color="auto"/>
      </w:divBdr>
    </w:div>
    <w:div w:id="712197530">
      <w:bodyDiv w:val="1"/>
      <w:marLeft w:val="0"/>
      <w:marRight w:val="0"/>
      <w:marTop w:val="0"/>
      <w:marBottom w:val="0"/>
      <w:divBdr>
        <w:top w:val="none" w:sz="0" w:space="0" w:color="auto"/>
        <w:left w:val="none" w:sz="0" w:space="0" w:color="auto"/>
        <w:bottom w:val="none" w:sz="0" w:space="0" w:color="auto"/>
        <w:right w:val="none" w:sz="0" w:space="0" w:color="auto"/>
      </w:divBdr>
    </w:div>
    <w:div w:id="762846632">
      <w:bodyDiv w:val="1"/>
      <w:marLeft w:val="0"/>
      <w:marRight w:val="0"/>
      <w:marTop w:val="0"/>
      <w:marBottom w:val="0"/>
      <w:divBdr>
        <w:top w:val="none" w:sz="0" w:space="0" w:color="auto"/>
        <w:left w:val="none" w:sz="0" w:space="0" w:color="auto"/>
        <w:bottom w:val="none" w:sz="0" w:space="0" w:color="auto"/>
        <w:right w:val="none" w:sz="0" w:space="0" w:color="auto"/>
      </w:divBdr>
    </w:div>
    <w:div w:id="780995379">
      <w:bodyDiv w:val="1"/>
      <w:marLeft w:val="0"/>
      <w:marRight w:val="0"/>
      <w:marTop w:val="0"/>
      <w:marBottom w:val="0"/>
      <w:divBdr>
        <w:top w:val="none" w:sz="0" w:space="0" w:color="auto"/>
        <w:left w:val="none" w:sz="0" w:space="0" w:color="auto"/>
        <w:bottom w:val="none" w:sz="0" w:space="0" w:color="auto"/>
        <w:right w:val="none" w:sz="0" w:space="0" w:color="auto"/>
      </w:divBdr>
    </w:div>
    <w:div w:id="848643274">
      <w:bodyDiv w:val="1"/>
      <w:marLeft w:val="0"/>
      <w:marRight w:val="0"/>
      <w:marTop w:val="0"/>
      <w:marBottom w:val="0"/>
      <w:divBdr>
        <w:top w:val="none" w:sz="0" w:space="0" w:color="auto"/>
        <w:left w:val="none" w:sz="0" w:space="0" w:color="auto"/>
        <w:bottom w:val="none" w:sz="0" w:space="0" w:color="auto"/>
        <w:right w:val="none" w:sz="0" w:space="0" w:color="auto"/>
      </w:divBdr>
    </w:div>
    <w:div w:id="859469713">
      <w:bodyDiv w:val="1"/>
      <w:marLeft w:val="0"/>
      <w:marRight w:val="0"/>
      <w:marTop w:val="0"/>
      <w:marBottom w:val="0"/>
      <w:divBdr>
        <w:top w:val="none" w:sz="0" w:space="0" w:color="auto"/>
        <w:left w:val="none" w:sz="0" w:space="0" w:color="auto"/>
        <w:bottom w:val="none" w:sz="0" w:space="0" w:color="auto"/>
        <w:right w:val="none" w:sz="0" w:space="0" w:color="auto"/>
      </w:divBdr>
    </w:div>
    <w:div w:id="1063674291">
      <w:bodyDiv w:val="1"/>
      <w:marLeft w:val="0"/>
      <w:marRight w:val="0"/>
      <w:marTop w:val="0"/>
      <w:marBottom w:val="0"/>
      <w:divBdr>
        <w:top w:val="none" w:sz="0" w:space="0" w:color="auto"/>
        <w:left w:val="none" w:sz="0" w:space="0" w:color="auto"/>
        <w:bottom w:val="none" w:sz="0" w:space="0" w:color="auto"/>
        <w:right w:val="none" w:sz="0" w:space="0" w:color="auto"/>
      </w:divBdr>
    </w:div>
    <w:div w:id="1198548545">
      <w:bodyDiv w:val="1"/>
      <w:marLeft w:val="0"/>
      <w:marRight w:val="0"/>
      <w:marTop w:val="0"/>
      <w:marBottom w:val="0"/>
      <w:divBdr>
        <w:top w:val="none" w:sz="0" w:space="0" w:color="auto"/>
        <w:left w:val="none" w:sz="0" w:space="0" w:color="auto"/>
        <w:bottom w:val="none" w:sz="0" w:space="0" w:color="auto"/>
        <w:right w:val="none" w:sz="0" w:space="0" w:color="auto"/>
      </w:divBdr>
    </w:div>
    <w:div w:id="1318994731">
      <w:bodyDiv w:val="1"/>
      <w:marLeft w:val="0"/>
      <w:marRight w:val="0"/>
      <w:marTop w:val="0"/>
      <w:marBottom w:val="0"/>
      <w:divBdr>
        <w:top w:val="none" w:sz="0" w:space="0" w:color="auto"/>
        <w:left w:val="none" w:sz="0" w:space="0" w:color="auto"/>
        <w:bottom w:val="none" w:sz="0" w:space="0" w:color="auto"/>
        <w:right w:val="none" w:sz="0" w:space="0" w:color="auto"/>
      </w:divBdr>
    </w:div>
    <w:div w:id="1361315684">
      <w:bodyDiv w:val="1"/>
      <w:marLeft w:val="0"/>
      <w:marRight w:val="0"/>
      <w:marTop w:val="0"/>
      <w:marBottom w:val="0"/>
      <w:divBdr>
        <w:top w:val="none" w:sz="0" w:space="0" w:color="auto"/>
        <w:left w:val="none" w:sz="0" w:space="0" w:color="auto"/>
        <w:bottom w:val="none" w:sz="0" w:space="0" w:color="auto"/>
        <w:right w:val="none" w:sz="0" w:space="0" w:color="auto"/>
      </w:divBdr>
    </w:div>
    <w:div w:id="1393043053">
      <w:bodyDiv w:val="1"/>
      <w:marLeft w:val="0"/>
      <w:marRight w:val="0"/>
      <w:marTop w:val="0"/>
      <w:marBottom w:val="0"/>
      <w:divBdr>
        <w:top w:val="none" w:sz="0" w:space="0" w:color="auto"/>
        <w:left w:val="none" w:sz="0" w:space="0" w:color="auto"/>
        <w:bottom w:val="none" w:sz="0" w:space="0" w:color="auto"/>
        <w:right w:val="none" w:sz="0" w:space="0" w:color="auto"/>
      </w:divBdr>
    </w:div>
    <w:div w:id="1425304313">
      <w:bodyDiv w:val="1"/>
      <w:marLeft w:val="0"/>
      <w:marRight w:val="0"/>
      <w:marTop w:val="0"/>
      <w:marBottom w:val="0"/>
      <w:divBdr>
        <w:top w:val="none" w:sz="0" w:space="0" w:color="auto"/>
        <w:left w:val="none" w:sz="0" w:space="0" w:color="auto"/>
        <w:bottom w:val="none" w:sz="0" w:space="0" w:color="auto"/>
        <w:right w:val="none" w:sz="0" w:space="0" w:color="auto"/>
      </w:divBdr>
    </w:div>
    <w:div w:id="1671256293">
      <w:bodyDiv w:val="1"/>
      <w:marLeft w:val="0"/>
      <w:marRight w:val="0"/>
      <w:marTop w:val="0"/>
      <w:marBottom w:val="0"/>
      <w:divBdr>
        <w:top w:val="none" w:sz="0" w:space="0" w:color="auto"/>
        <w:left w:val="none" w:sz="0" w:space="0" w:color="auto"/>
        <w:bottom w:val="none" w:sz="0" w:space="0" w:color="auto"/>
        <w:right w:val="none" w:sz="0" w:space="0" w:color="auto"/>
      </w:divBdr>
    </w:div>
    <w:div w:id="1688172405">
      <w:bodyDiv w:val="1"/>
      <w:marLeft w:val="0"/>
      <w:marRight w:val="0"/>
      <w:marTop w:val="0"/>
      <w:marBottom w:val="0"/>
      <w:divBdr>
        <w:top w:val="none" w:sz="0" w:space="0" w:color="auto"/>
        <w:left w:val="none" w:sz="0" w:space="0" w:color="auto"/>
        <w:bottom w:val="none" w:sz="0" w:space="0" w:color="auto"/>
        <w:right w:val="none" w:sz="0" w:space="0" w:color="auto"/>
      </w:divBdr>
    </w:div>
    <w:div w:id="1699545592">
      <w:bodyDiv w:val="1"/>
      <w:marLeft w:val="0"/>
      <w:marRight w:val="0"/>
      <w:marTop w:val="0"/>
      <w:marBottom w:val="0"/>
      <w:divBdr>
        <w:top w:val="none" w:sz="0" w:space="0" w:color="auto"/>
        <w:left w:val="none" w:sz="0" w:space="0" w:color="auto"/>
        <w:bottom w:val="none" w:sz="0" w:space="0" w:color="auto"/>
        <w:right w:val="none" w:sz="0" w:space="0" w:color="auto"/>
      </w:divBdr>
    </w:div>
    <w:div w:id="1735162303">
      <w:bodyDiv w:val="1"/>
      <w:marLeft w:val="0"/>
      <w:marRight w:val="0"/>
      <w:marTop w:val="0"/>
      <w:marBottom w:val="0"/>
      <w:divBdr>
        <w:top w:val="none" w:sz="0" w:space="0" w:color="auto"/>
        <w:left w:val="none" w:sz="0" w:space="0" w:color="auto"/>
        <w:bottom w:val="none" w:sz="0" w:space="0" w:color="auto"/>
        <w:right w:val="none" w:sz="0" w:space="0" w:color="auto"/>
      </w:divBdr>
    </w:div>
    <w:div w:id="1855804661">
      <w:bodyDiv w:val="1"/>
      <w:marLeft w:val="0"/>
      <w:marRight w:val="0"/>
      <w:marTop w:val="0"/>
      <w:marBottom w:val="0"/>
      <w:divBdr>
        <w:top w:val="none" w:sz="0" w:space="0" w:color="auto"/>
        <w:left w:val="none" w:sz="0" w:space="0" w:color="auto"/>
        <w:bottom w:val="none" w:sz="0" w:space="0" w:color="auto"/>
        <w:right w:val="none" w:sz="0" w:space="0" w:color="auto"/>
      </w:divBdr>
    </w:div>
    <w:div w:id="1859813173">
      <w:bodyDiv w:val="1"/>
      <w:marLeft w:val="0"/>
      <w:marRight w:val="0"/>
      <w:marTop w:val="0"/>
      <w:marBottom w:val="0"/>
      <w:divBdr>
        <w:top w:val="none" w:sz="0" w:space="0" w:color="auto"/>
        <w:left w:val="none" w:sz="0" w:space="0" w:color="auto"/>
        <w:bottom w:val="none" w:sz="0" w:space="0" w:color="auto"/>
        <w:right w:val="none" w:sz="0" w:space="0" w:color="auto"/>
      </w:divBdr>
    </w:div>
    <w:div w:id="1966815939">
      <w:bodyDiv w:val="1"/>
      <w:marLeft w:val="0"/>
      <w:marRight w:val="0"/>
      <w:marTop w:val="0"/>
      <w:marBottom w:val="0"/>
      <w:divBdr>
        <w:top w:val="none" w:sz="0" w:space="0" w:color="auto"/>
        <w:left w:val="none" w:sz="0" w:space="0" w:color="auto"/>
        <w:bottom w:val="none" w:sz="0" w:space="0" w:color="auto"/>
        <w:right w:val="none" w:sz="0" w:space="0" w:color="auto"/>
      </w:divBdr>
    </w:div>
    <w:div w:id="1982224452">
      <w:bodyDiv w:val="1"/>
      <w:marLeft w:val="0"/>
      <w:marRight w:val="0"/>
      <w:marTop w:val="0"/>
      <w:marBottom w:val="0"/>
      <w:divBdr>
        <w:top w:val="none" w:sz="0" w:space="0" w:color="auto"/>
        <w:left w:val="none" w:sz="0" w:space="0" w:color="auto"/>
        <w:bottom w:val="none" w:sz="0" w:space="0" w:color="auto"/>
        <w:right w:val="none" w:sz="0" w:space="0" w:color="auto"/>
      </w:divBdr>
    </w:div>
    <w:div w:id="2026861649">
      <w:bodyDiv w:val="1"/>
      <w:marLeft w:val="0"/>
      <w:marRight w:val="0"/>
      <w:marTop w:val="0"/>
      <w:marBottom w:val="0"/>
      <w:divBdr>
        <w:top w:val="none" w:sz="0" w:space="0" w:color="auto"/>
        <w:left w:val="none" w:sz="0" w:space="0" w:color="auto"/>
        <w:bottom w:val="none" w:sz="0" w:space="0" w:color="auto"/>
        <w:right w:val="none" w:sz="0" w:space="0" w:color="auto"/>
      </w:divBdr>
    </w:div>
    <w:div w:id="2043750311">
      <w:bodyDiv w:val="1"/>
      <w:marLeft w:val="0"/>
      <w:marRight w:val="0"/>
      <w:marTop w:val="0"/>
      <w:marBottom w:val="0"/>
      <w:divBdr>
        <w:top w:val="none" w:sz="0" w:space="0" w:color="auto"/>
        <w:left w:val="none" w:sz="0" w:space="0" w:color="auto"/>
        <w:bottom w:val="none" w:sz="0" w:space="0" w:color="auto"/>
        <w:right w:val="none" w:sz="0" w:space="0" w:color="auto"/>
      </w:divBdr>
    </w:div>
    <w:div w:id="2048484025">
      <w:bodyDiv w:val="1"/>
      <w:marLeft w:val="0"/>
      <w:marRight w:val="0"/>
      <w:marTop w:val="0"/>
      <w:marBottom w:val="0"/>
      <w:divBdr>
        <w:top w:val="none" w:sz="0" w:space="0" w:color="auto"/>
        <w:left w:val="none" w:sz="0" w:space="0" w:color="auto"/>
        <w:bottom w:val="none" w:sz="0" w:space="0" w:color="auto"/>
        <w:right w:val="none" w:sz="0" w:space="0" w:color="auto"/>
      </w:divBdr>
    </w:div>
    <w:div w:id="20749645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wmf"/><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emf"/><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emf"/><Relationship Id="rId14"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ondrej.vlcek\AppData\Roaming\Microsoft\&#352;ablony\Hlavi&#269;kov&#253;%20pap&#237;r.dotx" TargetMode="Externa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2007-06-21T00:00:00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50BD2F4-D692-4FE7-9B0F-3D25B626B1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Hlavičkový papír.dotx</Template>
  <TotalTime>1776</TotalTime>
  <Pages>21</Pages>
  <Words>6230</Words>
  <Characters>36763</Characters>
  <Application>Microsoft Office Word</Application>
  <DocSecurity>0</DocSecurity>
  <Lines>306</Lines>
  <Paragraphs>85</Paragraphs>
  <ScaleCrop>false</ScaleCrop>
  <HeadingPairs>
    <vt:vector size="2" baseType="variant">
      <vt:variant>
        <vt:lpstr>Název</vt:lpstr>
      </vt:variant>
      <vt:variant>
        <vt:i4>1</vt:i4>
      </vt:variant>
    </vt:vector>
  </HeadingPairs>
  <TitlesOfParts>
    <vt:vector size="1" baseType="lpstr">
      <vt:lpstr/>
    </vt:vector>
  </TitlesOfParts>
  <Company>ELEKTRO-PROJEKCE s.r.o.</Company>
  <LinksUpToDate>false</LinksUpToDate>
  <CharactersWithSpaces>42908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Ing. Ondřej Vlček</dc:creator>
  <cp:lastModifiedBy>Hana Matušková</cp:lastModifiedBy>
  <cp:revision>50</cp:revision>
  <cp:lastPrinted>2024-01-31T11:48:00Z</cp:lastPrinted>
  <dcterms:created xsi:type="dcterms:W3CDTF">2017-06-12T05:52:00Z</dcterms:created>
  <dcterms:modified xsi:type="dcterms:W3CDTF">2024-01-31T11:48:00Z</dcterms:modified>
</cp:coreProperties>
</file>